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29" w:rsidRDefault="00392A29" w:rsidP="00B615A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</w:t>
      </w:r>
      <w:r w:rsidRPr="008F2E46">
        <w:rPr>
          <w:sz w:val="28"/>
          <w:szCs w:val="28"/>
        </w:rPr>
        <w:t>истерство образования и науки Республики Татарстан</w:t>
      </w:r>
      <w:r w:rsidRPr="008F2E46">
        <w:rPr>
          <w:sz w:val="28"/>
          <w:szCs w:val="28"/>
        </w:rPr>
        <w:br/>
        <w:t>Муниципальное бюджетное учреждение дополнительного образования</w:t>
      </w:r>
      <w:r w:rsidRPr="008F2E46">
        <w:rPr>
          <w:sz w:val="28"/>
          <w:szCs w:val="28"/>
        </w:rPr>
        <w:br/>
        <w:t xml:space="preserve"> «Центр внешкольной работы»</w:t>
      </w:r>
      <w:r w:rsidRPr="008F2E46">
        <w:rPr>
          <w:sz w:val="28"/>
          <w:szCs w:val="28"/>
        </w:rPr>
        <w:br/>
        <w:t>Аксубаевского муниципального района</w:t>
      </w:r>
    </w:p>
    <w:p w:rsidR="00392A29" w:rsidRPr="008F2E46" w:rsidRDefault="00392A29" w:rsidP="00B615AF">
      <w:pPr>
        <w:jc w:val="center"/>
        <w:rPr>
          <w:sz w:val="28"/>
          <w:szCs w:val="28"/>
        </w:rPr>
      </w:pPr>
    </w:p>
    <w:p w:rsidR="00392A29" w:rsidRPr="00B3556A" w:rsidRDefault="00392A29" w:rsidP="00B615AF">
      <w:pPr>
        <w:rPr>
          <w:sz w:val="20"/>
          <w:szCs w:val="20"/>
        </w:rPr>
      </w:pPr>
    </w:p>
    <w:p w:rsidR="00392A29" w:rsidRPr="008F2E46" w:rsidRDefault="00392A29" w:rsidP="00147975">
      <w:r w:rsidRPr="008F2E46">
        <w:t xml:space="preserve">Принята на заседании                             </w:t>
      </w:r>
      <w:r>
        <w:t xml:space="preserve">                                                «</w:t>
      </w:r>
      <w:r w:rsidRPr="008F2E46">
        <w:t>Утверждаю</w:t>
      </w:r>
      <w:r>
        <w:t>»</w:t>
      </w:r>
      <w:r w:rsidRPr="008F2E46">
        <w:t>:</w:t>
      </w:r>
    </w:p>
    <w:p w:rsidR="00392A29" w:rsidRPr="008F2E46" w:rsidRDefault="00392A29" w:rsidP="00147975">
      <w:r w:rsidRPr="008F2E46">
        <w:t xml:space="preserve">педагогического совета                                         </w:t>
      </w:r>
      <w:r>
        <w:t xml:space="preserve">             </w:t>
      </w:r>
      <w:r w:rsidRPr="008F2E46">
        <w:t>Директор МБУ</w:t>
      </w:r>
      <w:r>
        <w:t xml:space="preserve"> </w:t>
      </w:r>
      <w:r w:rsidRPr="008F2E46">
        <w:t>ДО «ЦВР»</w:t>
      </w:r>
    </w:p>
    <w:p w:rsidR="00392A29" w:rsidRDefault="00392A29" w:rsidP="00147975">
      <w:r>
        <w:t xml:space="preserve"> от « 29 » августа 2024</w:t>
      </w:r>
      <w:r w:rsidRPr="008F2E46">
        <w:t xml:space="preserve">г.                       </w:t>
      </w:r>
      <w:r>
        <w:t xml:space="preserve">                                  __________/Егоров А.В.</w:t>
      </w:r>
      <w:bookmarkStart w:id="0" w:name="_GoBack"/>
      <w:bookmarkEnd w:id="0"/>
      <w:r>
        <w:t>/</w:t>
      </w:r>
      <w:r w:rsidRPr="008F2E46">
        <w:t xml:space="preserve">   </w:t>
      </w:r>
    </w:p>
    <w:p w:rsidR="00392A29" w:rsidRPr="008F2E46" w:rsidRDefault="00392A29" w:rsidP="00147975">
      <w:r w:rsidRPr="008F2E46">
        <w:t xml:space="preserve">Протокол №1                                          </w:t>
      </w:r>
      <w:r>
        <w:t xml:space="preserve">                                        « 29 » августа  2024</w:t>
      </w:r>
      <w:r w:rsidRPr="008F2E46">
        <w:t xml:space="preserve"> г.</w:t>
      </w:r>
    </w:p>
    <w:p w:rsidR="00392A29" w:rsidRDefault="00392A29" w:rsidP="00147975">
      <w:pPr>
        <w:rPr>
          <w:sz w:val="20"/>
          <w:szCs w:val="20"/>
        </w:rPr>
      </w:pPr>
    </w:p>
    <w:p w:rsidR="00392A29" w:rsidRDefault="00392A29" w:rsidP="00B615AF">
      <w:pPr>
        <w:jc w:val="center"/>
        <w:rPr>
          <w:sz w:val="20"/>
          <w:szCs w:val="20"/>
        </w:rPr>
      </w:pPr>
    </w:p>
    <w:p w:rsidR="00392A29" w:rsidRDefault="00392A29" w:rsidP="00B615AF">
      <w:pPr>
        <w:jc w:val="center"/>
        <w:rPr>
          <w:sz w:val="20"/>
          <w:szCs w:val="20"/>
        </w:rPr>
      </w:pPr>
    </w:p>
    <w:p w:rsidR="00392A29" w:rsidRDefault="00392A29" w:rsidP="00B615AF">
      <w:pPr>
        <w:jc w:val="center"/>
        <w:rPr>
          <w:sz w:val="20"/>
          <w:szCs w:val="20"/>
        </w:rPr>
      </w:pPr>
    </w:p>
    <w:p w:rsidR="00392A29" w:rsidRDefault="00392A29" w:rsidP="00B615AF">
      <w:pPr>
        <w:jc w:val="center"/>
        <w:rPr>
          <w:sz w:val="20"/>
          <w:szCs w:val="20"/>
        </w:rPr>
      </w:pPr>
    </w:p>
    <w:p w:rsidR="00392A29" w:rsidRDefault="00392A29" w:rsidP="00B615AF">
      <w:pPr>
        <w:jc w:val="center"/>
        <w:rPr>
          <w:sz w:val="20"/>
          <w:szCs w:val="20"/>
        </w:rPr>
      </w:pPr>
    </w:p>
    <w:p w:rsidR="00392A29" w:rsidRDefault="00392A29" w:rsidP="00B615AF">
      <w:pPr>
        <w:jc w:val="center"/>
        <w:rPr>
          <w:sz w:val="20"/>
          <w:szCs w:val="20"/>
        </w:rPr>
      </w:pPr>
    </w:p>
    <w:p w:rsidR="00392A29" w:rsidRDefault="00392A29" w:rsidP="00B615AF">
      <w:pPr>
        <w:jc w:val="center"/>
        <w:rPr>
          <w:sz w:val="20"/>
          <w:szCs w:val="20"/>
        </w:rPr>
      </w:pPr>
    </w:p>
    <w:p w:rsidR="00392A29" w:rsidRPr="008F2E46" w:rsidRDefault="00392A29" w:rsidP="00B615AF">
      <w:pPr>
        <w:jc w:val="center"/>
        <w:rPr>
          <w:sz w:val="40"/>
          <w:szCs w:val="40"/>
        </w:rPr>
      </w:pPr>
    </w:p>
    <w:p w:rsidR="00392A29" w:rsidRPr="008F2E46" w:rsidRDefault="00392A29" w:rsidP="00B615AF">
      <w:pPr>
        <w:jc w:val="center"/>
        <w:rPr>
          <w:b/>
          <w:bCs/>
          <w:sz w:val="40"/>
          <w:szCs w:val="40"/>
        </w:rPr>
      </w:pPr>
      <w:r w:rsidRPr="008F2E46">
        <w:rPr>
          <w:b/>
          <w:bCs/>
          <w:sz w:val="40"/>
          <w:szCs w:val="40"/>
        </w:rPr>
        <w:t>Дополнительная общеобразовательная общеразвивающая программа</w:t>
      </w:r>
    </w:p>
    <w:p w:rsidR="00392A29" w:rsidRDefault="00392A29" w:rsidP="00B615AF">
      <w:pPr>
        <w:jc w:val="center"/>
        <w:rPr>
          <w:b/>
          <w:bCs/>
          <w:sz w:val="40"/>
          <w:szCs w:val="40"/>
        </w:rPr>
      </w:pPr>
      <w:r w:rsidRPr="008F2E46">
        <w:rPr>
          <w:b/>
          <w:bCs/>
          <w:sz w:val="40"/>
          <w:szCs w:val="40"/>
        </w:rPr>
        <w:t>туристско-краеведческой направленности</w:t>
      </w:r>
    </w:p>
    <w:p w:rsidR="00392A29" w:rsidRPr="008F2E46" w:rsidRDefault="00392A29" w:rsidP="00B615AF">
      <w:pPr>
        <w:jc w:val="center"/>
        <w:rPr>
          <w:b/>
          <w:bCs/>
          <w:sz w:val="40"/>
          <w:szCs w:val="40"/>
        </w:rPr>
      </w:pPr>
      <w:r w:rsidRPr="008F2E46">
        <w:rPr>
          <w:b/>
          <w:bCs/>
          <w:sz w:val="40"/>
          <w:szCs w:val="40"/>
        </w:rPr>
        <w:t xml:space="preserve"> «Мой край родной»</w:t>
      </w:r>
    </w:p>
    <w:p w:rsidR="00392A29" w:rsidRPr="008F2E46" w:rsidRDefault="00392A29" w:rsidP="00B615AF">
      <w:pPr>
        <w:jc w:val="center"/>
        <w:rPr>
          <w:b/>
          <w:bCs/>
          <w:sz w:val="28"/>
          <w:szCs w:val="28"/>
        </w:rPr>
      </w:pPr>
    </w:p>
    <w:p w:rsidR="00392A29" w:rsidRPr="008F2E46" w:rsidRDefault="00392A29" w:rsidP="00B615AF">
      <w:pPr>
        <w:jc w:val="center"/>
        <w:rPr>
          <w:b/>
          <w:bCs/>
          <w:sz w:val="28"/>
          <w:szCs w:val="28"/>
        </w:rPr>
      </w:pPr>
    </w:p>
    <w:p w:rsidR="00392A29" w:rsidRPr="008F2E46" w:rsidRDefault="00392A29" w:rsidP="00B615AF">
      <w:pPr>
        <w:jc w:val="center"/>
        <w:rPr>
          <w:b/>
          <w:bCs/>
          <w:sz w:val="28"/>
          <w:szCs w:val="28"/>
        </w:rPr>
      </w:pPr>
    </w:p>
    <w:p w:rsidR="00392A29" w:rsidRPr="008F2E46" w:rsidRDefault="00392A29" w:rsidP="00B615AF">
      <w:pPr>
        <w:jc w:val="center"/>
        <w:rPr>
          <w:b/>
          <w:bCs/>
          <w:sz w:val="28"/>
          <w:szCs w:val="28"/>
        </w:rPr>
      </w:pPr>
    </w:p>
    <w:p w:rsidR="00392A29" w:rsidRPr="008F2E46" w:rsidRDefault="00392A29" w:rsidP="00B615AF">
      <w:pPr>
        <w:jc w:val="center"/>
        <w:rPr>
          <w:b/>
          <w:bCs/>
          <w:sz w:val="28"/>
          <w:szCs w:val="28"/>
        </w:rPr>
      </w:pPr>
    </w:p>
    <w:p w:rsidR="00392A29" w:rsidRPr="008F2E46" w:rsidRDefault="00392A29" w:rsidP="00B615AF">
      <w:pPr>
        <w:jc w:val="center"/>
        <w:rPr>
          <w:b/>
          <w:bCs/>
          <w:sz w:val="28"/>
          <w:szCs w:val="28"/>
        </w:rPr>
      </w:pPr>
    </w:p>
    <w:p w:rsidR="00392A29" w:rsidRPr="008F2E46" w:rsidRDefault="00392A29" w:rsidP="00B615AF">
      <w:pPr>
        <w:jc w:val="center"/>
        <w:rPr>
          <w:b/>
          <w:bCs/>
          <w:sz w:val="28"/>
          <w:szCs w:val="28"/>
        </w:rPr>
      </w:pPr>
    </w:p>
    <w:p w:rsidR="00392A29" w:rsidRPr="008F2E46" w:rsidRDefault="00392A29" w:rsidP="0014797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возраст обучающихся: 1</w:t>
      </w:r>
      <w:r w:rsidRPr="008C4027">
        <w:rPr>
          <w:sz w:val="28"/>
          <w:szCs w:val="28"/>
        </w:rPr>
        <w:t>1</w:t>
      </w:r>
      <w:r>
        <w:rPr>
          <w:sz w:val="28"/>
          <w:szCs w:val="28"/>
        </w:rPr>
        <w:t>-15</w:t>
      </w:r>
      <w:r w:rsidRPr="008F2E46">
        <w:rPr>
          <w:sz w:val="28"/>
          <w:szCs w:val="28"/>
        </w:rPr>
        <w:t xml:space="preserve"> лет</w:t>
      </w:r>
    </w:p>
    <w:p w:rsidR="00392A29" w:rsidRPr="008F2E46" w:rsidRDefault="00392A29" w:rsidP="0014797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срок реализации: 4 </w:t>
      </w:r>
      <w:r w:rsidRPr="008F2E46">
        <w:rPr>
          <w:sz w:val="28"/>
          <w:szCs w:val="28"/>
        </w:rPr>
        <w:t>года</w:t>
      </w:r>
    </w:p>
    <w:p w:rsidR="00392A29" w:rsidRPr="008F2E46" w:rsidRDefault="00392A29" w:rsidP="00147975">
      <w:pPr>
        <w:jc w:val="right"/>
        <w:rPr>
          <w:sz w:val="28"/>
          <w:szCs w:val="28"/>
        </w:rPr>
      </w:pPr>
    </w:p>
    <w:p w:rsidR="00392A29" w:rsidRPr="008F2E46" w:rsidRDefault="00392A29" w:rsidP="00B615AF">
      <w:pPr>
        <w:jc w:val="center"/>
        <w:rPr>
          <w:sz w:val="28"/>
          <w:szCs w:val="28"/>
        </w:rPr>
      </w:pPr>
    </w:p>
    <w:p w:rsidR="00392A29" w:rsidRPr="008F2E46" w:rsidRDefault="00392A29" w:rsidP="00B615AF">
      <w:pPr>
        <w:jc w:val="center"/>
        <w:rPr>
          <w:sz w:val="28"/>
          <w:szCs w:val="28"/>
        </w:rPr>
      </w:pPr>
    </w:p>
    <w:p w:rsidR="00392A29" w:rsidRPr="008F2E46" w:rsidRDefault="00392A29" w:rsidP="00B615AF">
      <w:pPr>
        <w:jc w:val="center"/>
        <w:rPr>
          <w:sz w:val="28"/>
          <w:szCs w:val="28"/>
        </w:rPr>
      </w:pPr>
    </w:p>
    <w:p w:rsidR="00392A29" w:rsidRPr="008F2E46" w:rsidRDefault="00392A29" w:rsidP="00B615AF">
      <w:pPr>
        <w:jc w:val="right"/>
        <w:rPr>
          <w:b/>
          <w:bCs/>
          <w:sz w:val="28"/>
          <w:szCs w:val="28"/>
        </w:rPr>
      </w:pPr>
      <w:r w:rsidRPr="008F2E46">
        <w:rPr>
          <w:b/>
          <w:bCs/>
          <w:sz w:val="28"/>
          <w:szCs w:val="28"/>
        </w:rPr>
        <w:t>Автор-составитель:</w:t>
      </w:r>
    </w:p>
    <w:p w:rsidR="00392A29" w:rsidRPr="008F2E46" w:rsidRDefault="00392A29" w:rsidP="00B615AF">
      <w:pPr>
        <w:jc w:val="right"/>
        <w:rPr>
          <w:b/>
          <w:bCs/>
          <w:sz w:val="28"/>
          <w:szCs w:val="28"/>
        </w:rPr>
      </w:pPr>
      <w:r w:rsidRPr="008F2E46">
        <w:rPr>
          <w:b/>
          <w:bCs/>
          <w:sz w:val="28"/>
          <w:szCs w:val="28"/>
        </w:rPr>
        <w:t>Удиярова Татьяна Георгиевна,</w:t>
      </w:r>
    </w:p>
    <w:p w:rsidR="00392A29" w:rsidRDefault="00392A29" w:rsidP="00B615AF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8F2E46">
        <w:rPr>
          <w:b/>
          <w:bCs/>
          <w:sz w:val="28"/>
          <w:szCs w:val="28"/>
        </w:rPr>
        <w:t xml:space="preserve">едагог дополнительного </w:t>
      </w:r>
      <w:r>
        <w:rPr>
          <w:b/>
          <w:bCs/>
          <w:sz w:val="28"/>
          <w:szCs w:val="28"/>
        </w:rPr>
        <w:t>образования</w:t>
      </w:r>
    </w:p>
    <w:p w:rsidR="00392A29" w:rsidRDefault="00392A29" w:rsidP="00B615AF">
      <w:pPr>
        <w:jc w:val="right"/>
        <w:rPr>
          <w:b/>
          <w:bCs/>
          <w:sz w:val="28"/>
          <w:szCs w:val="28"/>
        </w:rPr>
      </w:pPr>
    </w:p>
    <w:p w:rsidR="00392A29" w:rsidRPr="008F2E46" w:rsidRDefault="00392A29" w:rsidP="00B615AF">
      <w:pPr>
        <w:jc w:val="right"/>
        <w:rPr>
          <w:b/>
          <w:bCs/>
          <w:sz w:val="28"/>
          <w:szCs w:val="28"/>
        </w:rPr>
      </w:pPr>
    </w:p>
    <w:p w:rsidR="00392A29" w:rsidRDefault="00392A29" w:rsidP="00B615AF">
      <w:pPr>
        <w:jc w:val="right"/>
        <w:rPr>
          <w:sz w:val="28"/>
          <w:szCs w:val="28"/>
        </w:rPr>
      </w:pPr>
    </w:p>
    <w:p w:rsidR="00392A29" w:rsidRDefault="00392A29" w:rsidP="00B615AF">
      <w:pPr>
        <w:jc w:val="right"/>
        <w:rPr>
          <w:sz w:val="28"/>
          <w:szCs w:val="28"/>
        </w:rPr>
      </w:pPr>
    </w:p>
    <w:p w:rsidR="00392A29" w:rsidRPr="000363D3" w:rsidRDefault="00392A29" w:rsidP="00B615A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Аксубаево </w:t>
      </w:r>
    </w:p>
    <w:p w:rsidR="00392A29" w:rsidRDefault="00392A29" w:rsidP="007E0A41">
      <w:pPr>
        <w:jc w:val="center"/>
        <w:rPr>
          <w:b/>
          <w:bCs/>
          <w:sz w:val="28"/>
          <w:szCs w:val="28"/>
        </w:rPr>
      </w:pPr>
    </w:p>
    <w:p w:rsidR="00392A29" w:rsidRDefault="00392A29" w:rsidP="007E0A41">
      <w:pPr>
        <w:jc w:val="center"/>
        <w:rPr>
          <w:b/>
          <w:bCs/>
          <w:sz w:val="28"/>
          <w:szCs w:val="28"/>
        </w:rPr>
      </w:pPr>
    </w:p>
    <w:p w:rsidR="00392A29" w:rsidRPr="00C75276" w:rsidRDefault="00392A29" w:rsidP="008C4027">
      <w:pPr>
        <w:spacing w:line="360" w:lineRule="auto"/>
        <w:jc w:val="center"/>
        <w:rPr>
          <w:b/>
          <w:bCs/>
          <w:sz w:val="28"/>
          <w:szCs w:val="28"/>
        </w:rPr>
      </w:pPr>
      <w:r w:rsidRPr="00C75276">
        <w:rPr>
          <w:b/>
          <w:bCs/>
          <w:sz w:val="28"/>
          <w:szCs w:val="28"/>
        </w:rPr>
        <w:t>3. Пояснительная записка</w:t>
      </w:r>
    </w:p>
    <w:p w:rsidR="00392A29" w:rsidRPr="00C75276" w:rsidRDefault="00392A29" w:rsidP="008C4027">
      <w:pPr>
        <w:spacing w:line="360" w:lineRule="auto"/>
        <w:jc w:val="center"/>
        <w:rPr>
          <w:i/>
          <w:iCs/>
          <w:sz w:val="28"/>
          <w:szCs w:val="28"/>
        </w:rPr>
      </w:pPr>
    </w:p>
    <w:p w:rsidR="00392A29" w:rsidRPr="00C75276" w:rsidRDefault="00392A29" w:rsidP="008C4027">
      <w:pPr>
        <w:pStyle w:val="ListParagraph"/>
        <w:spacing w:line="360" w:lineRule="auto"/>
        <w:jc w:val="center"/>
        <w:rPr>
          <w:i/>
          <w:iCs/>
          <w:sz w:val="28"/>
          <w:szCs w:val="28"/>
        </w:rPr>
      </w:pPr>
      <w:r w:rsidRPr="00C75276">
        <w:rPr>
          <w:i/>
          <w:iCs/>
          <w:sz w:val="28"/>
          <w:szCs w:val="28"/>
        </w:rPr>
        <w:t>3.1. Актуальность, педагогическая целесообразность, направленность, новизна программы</w:t>
      </w:r>
    </w:p>
    <w:p w:rsidR="00392A29" w:rsidRPr="00C75276" w:rsidRDefault="00392A29" w:rsidP="008C4027">
      <w:pPr>
        <w:spacing w:after="20"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Только то общество имеет будущее, которое не забыло своего прошлого. В настоящее время история нашей Родины переживает не лучшие времена. Многие историки стараются высветить только негативные моменты в ней. Подрастающее поколение не видит примеров истории, которые могли бы вызывать не только уважение, но даже гордость за свою страну, свой народ. </w:t>
      </w:r>
    </w:p>
    <w:p w:rsidR="00392A29" w:rsidRPr="00C75276" w:rsidRDefault="00392A29" w:rsidP="008C4027">
      <w:pPr>
        <w:spacing w:after="20"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Именно поэтому сейчас очень важно начать возрождение воспитания патриотизма в лучших его традициях. Создание осознанного стремления к изучению истории родного города, улицы, дома. </w:t>
      </w:r>
    </w:p>
    <w:p w:rsidR="00392A29" w:rsidRPr="00C75276" w:rsidRDefault="00392A29" w:rsidP="008C4027">
      <w:pPr>
        <w:spacing w:after="20"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       Вся работа кружка должна быть направлена на изучение вспомогательных исторических дисциплин, таких как история календаря, нумизматика и геральдика, археология и генеалогия, музееведение и религиоведение,  и проч. Учащиеся знакомятся на кружковых занятиях с топонимикой и гидронимикой своей страны, своего края. Занятия в кружке могут быть интересны детям разного возраста. </w:t>
      </w:r>
    </w:p>
    <w:p w:rsidR="00392A29" w:rsidRPr="00C75276" w:rsidRDefault="00392A29" w:rsidP="008C4027">
      <w:pPr>
        <w:spacing w:after="20"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Программа позволяет пробудить интерес к истории родного города, края,  начать формирование коммуникативных и организаторских навыков, способствовать развитию творческих способностей учащихся. Как говорил Монтескье: «Нет надобности исчерпывать весь предмет – достаточно пробудить мысль».  Надеемся, что приобретенные навыки пригодятся участникам кружка в дальнейшей жизни и работе, приведут к успешному изучению предмета непосредственно на уроках истории.</w:t>
      </w:r>
    </w:p>
    <w:p w:rsidR="00392A29" w:rsidRPr="00C75276" w:rsidRDefault="00392A29" w:rsidP="008C4027">
      <w:pPr>
        <w:spacing w:line="360" w:lineRule="auto"/>
        <w:rPr>
          <w:sz w:val="28"/>
          <w:szCs w:val="28"/>
        </w:rPr>
      </w:pPr>
      <w:r w:rsidRPr="00C75276">
        <w:rPr>
          <w:b/>
          <w:bCs/>
          <w:sz w:val="28"/>
          <w:szCs w:val="28"/>
        </w:rPr>
        <w:t>Новизна данной программы</w:t>
      </w:r>
      <w:r w:rsidRPr="00C75276">
        <w:rPr>
          <w:sz w:val="28"/>
          <w:szCs w:val="28"/>
        </w:rPr>
        <w:t xml:space="preserve"> заключается в разработке и использовании на занятиях  педагогом дидактического материала, активизирующих общие и индивидуальные логические особенности обучающихся; применении метода исследования (написание рефератов и докладов)</w:t>
      </w:r>
    </w:p>
    <w:p w:rsidR="00392A29" w:rsidRPr="00C75276" w:rsidRDefault="00392A29" w:rsidP="008C4027">
      <w:pPr>
        <w:spacing w:line="360" w:lineRule="auto"/>
        <w:rPr>
          <w:sz w:val="28"/>
          <w:szCs w:val="28"/>
        </w:rPr>
      </w:pP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75276">
        <w:rPr>
          <w:b/>
          <w:bCs/>
          <w:color w:val="000000"/>
          <w:sz w:val="28"/>
          <w:szCs w:val="28"/>
        </w:rPr>
        <w:t>Актуальность программы</w:t>
      </w:r>
      <w:r w:rsidRPr="00C75276">
        <w:rPr>
          <w:color w:val="000000"/>
          <w:sz w:val="28"/>
          <w:szCs w:val="28"/>
        </w:rPr>
        <w:t xml:space="preserve"> продиктована требованиями времени. </w:t>
      </w: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Программа дополнительного образования детей направлена на:                                                                                                              - создание условий для развития ребенка; развитие мотивации к  познанию и творчеству</w:t>
      </w: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- обеспечение эмоционального благополучия ребенка; приобщение детей к общечеловеческим ценностям; создание условий для социального, культурного и профессионального самоопределения, творческой самореализации личности ребенка; </w:t>
      </w: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5276">
        <w:rPr>
          <w:sz w:val="28"/>
          <w:szCs w:val="28"/>
        </w:rPr>
        <w:t>- интеллектуальное и духовное развития личности ребенка;</w:t>
      </w:r>
      <w:r w:rsidRPr="00C75276">
        <w:rPr>
          <w:sz w:val="28"/>
          <w:szCs w:val="28"/>
        </w:rPr>
        <w:br/>
        <w:t>- укрепление психического здоровья; взаимодействие педагога дополнительного образования с семьей.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b/>
          <w:bCs/>
          <w:sz w:val="28"/>
          <w:szCs w:val="28"/>
        </w:rPr>
        <w:t xml:space="preserve">Направленность </w:t>
      </w:r>
      <w:r w:rsidRPr="00C75276">
        <w:rPr>
          <w:sz w:val="28"/>
          <w:szCs w:val="28"/>
        </w:rPr>
        <w:t>программы «</w:t>
      </w:r>
      <w:r>
        <w:rPr>
          <w:i/>
          <w:iCs/>
          <w:sz w:val="28"/>
          <w:szCs w:val="28"/>
        </w:rPr>
        <w:t>Мой край родной</w:t>
      </w:r>
      <w:r w:rsidRPr="00C75276">
        <w:rPr>
          <w:sz w:val="28"/>
          <w:szCs w:val="28"/>
        </w:rPr>
        <w:t>»: по содержанию являетс</w:t>
      </w:r>
      <w:r>
        <w:rPr>
          <w:sz w:val="28"/>
          <w:szCs w:val="28"/>
        </w:rPr>
        <w:t>я краеведческой</w:t>
      </w:r>
      <w:r w:rsidRPr="00C75276">
        <w:rPr>
          <w:i/>
          <w:iCs/>
          <w:sz w:val="28"/>
          <w:szCs w:val="28"/>
        </w:rPr>
        <w:t xml:space="preserve">,  </w:t>
      </w:r>
      <w:r w:rsidRPr="00C75276">
        <w:rPr>
          <w:sz w:val="28"/>
          <w:szCs w:val="28"/>
        </w:rPr>
        <w:t xml:space="preserve">по форме организации — </w:t>
      </w:r>
      <w:r w:rsidRPr="00C75276">
        <w:rPr>
          <w:i/>
          <w:iCs/>
          <w:sz w:val="28"/>
          <w:szCs w:val="28"/>
        </w:rPr>
        <w:t>кружковой</w:t>
      </w:r>
      <w:r w:rsidRPr="00C75276">
        <w:rPr>
          <w:sz w:val="28"/>
          <w:szCs w:val="28"/>
        </w:rPr>
        <w:t xml:space="preserve">; по времени реализации </w:t>
      </w:r>
      <w:r>
        <w:rPr>
          <w:i/>
          <w:iCs/>
          <w:sz w:val="28"/>
          <w:szCs w:val="28"/>
        </w:rPr>
        <w:t>четырех годичной</w:t>
      </w:r>
      <w:r w:rsidRPr="00C75276">
        <w:rPr>
          <w:i/>
          <w:iCs/>
          <w:sz w:val="28"/>
          <w:szCs w:val="28"/>
        </w:rPr>
        <w:t xml:space="preserve"> подготовки</w:t>
      </w:r>
      <w:r w:rsidRPr="00C75276">
        <w:rPr>
          <w:sz w:val="28"/>
          <w:szCs w:val="28"/>
        </w:rPr>
        <w:t>.</w:t>
      </w:r>
      <w:r w:rsidRPr="00C75276">
        <w:rPr>
          <w:sz w:val="28"/>
          <w:szCs w:val="28"/>
        </w:rPr>
        <w:br/>
      </w:r>
      <w:r w:rsidRPr="00945403"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68pt;height:344.25pt;visibility:visible">
            <v:imagedata r:id="rId7" o:title=""/>
          </v:shape>
        </w:pict>
      </w:r>
    </w:p>
    <w:p w:rsidR="00392A29" w:rsidRPr="00C75276" w:rsidRDefault="00392A29" w:rsidP="008C4027">
      <w:pPr>
        <w:pStyle w:val="NormalWeb"/>
        <w:spacing w:before="0" w:beforeAutospacing="0" w:after="0" w:afterAutospacing="0" w:line="360" w:lineRule="auto"/>
        <w:jc w:val="center"/>
        <w:rPr>
          <w:i/>
          <w:iCs/>
          <w:color w:val="000000"/>
          <w:sz w:val="28"/>
          <w:szCs w:val="28"/>
        </w:rPr>
      </w:pPr>
      <w:r w:rsidRPr="00C75276">
        <w:rPr>
          <w:i/>
          <w:iCs/>
          <w:color w:val="000000"/>
          <w:sz w:val="28"/>
          <w:szCs w:val="28"/>
        </w:rPr>
        <w:t>2.  Отличительные особенности данной программы</w:t>
      </w:r>
    </w:p>
    <w:p w:rsidR="00392A29" w:rsidRPr="00C75276" w:rsidRDefault="00392A29" w:rsidP="008C4027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2A29" w:rsidRPr="00C75276" w:rsidRDefault="00392A29" w:rsidP="008C4027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276">
        <w:rPr>
          <w:rFonts w:ascii="Times New Roman" w:hAnsi="Times New Roman" w:cs="Times New Roman"/>
          <w:sz w:val="28"/>
          <w:szCs w:val="28"/>
        </w:rPr>
        <w:t xml:space="preserve">    Особенностью программы является то, что содержание программы может расширяться за счет изучения новых вспомогательных исторических дисциплин (ведь их более 30), а также использования разных исторических источников, в том числе привлечение малоизучаемых в школьном курсе истории. Также данный курс призван помочь учителю во внеурочное время создать условия для развития информационно-коммуникативных компетентностей учащихся. Курс  не только  расширяет знания учащихся  об истории как науке, но и помогает овладеть начальными навыками проектной и исследовательской работы с использованием информационных технологий.</w:t>
      </w:r>
    </w:p>
    <w:p w:rsidR="00392A29" w:rsidRPr="00C75276" w:rsidRDefault="00392A29" w:rsidP="008C4027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276">
        <w:rPr>
          <w:rFonts w:ascii="Times New Roman" w:hAnsi="Times New Roman" w:cs="Times New Roman"/>
          <w:sz w:val="28"/>
          <w:szCs w:val="28"/>
        </w:rPr>
        <w:t xml:space="preserve">  Таким образом, данная программа призвана развивать личность ребенка путем активизации познавательных способностей  и реализации их устойчивого интереса к исторической науке.</w:t>
      </w:r>
    </w:p>
    <w:p w:rsidR="00392A29" w:rsidRPr="00C75276" w:rsidRDefault="00392A29" w:rsidP="008C4027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9" w:rsidRPr="00C75276" w:rsidRDefault="00392A29" w:rsidP="008C4027">
      <w:pPr>
        <w:spacing w:line="360" w:lineRule="auto"/>
        <w:jc w:val="center"/>
        <w:rPr>
          <w:i/>
          <w:iCs/>
          <w:sz w:val="28"/>
          <w:szCs w:val="28"/>
        </w:rPr>
      </w:pPr>
      <w:r w:rsidRPr="00C75276">
        <w:rPr>
          <w:i/>
          <w:iCs/>
          <w:sz w:val="28"/>
          <w:szCs w:val="28"/>
        </w:rPr>
        <w:t>3.3. Особенности возрастной группы детей, которым адресована программа</w:t>
      </w:r>
    </w:p>
    <w:p w:rsidR="00392A29" w:rsidRPr="00C75276" w:rsidRDefault="00392A29" w:rsidP="008C4027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9" w:rsidRPr="00C75276" w:rsidRDefault="00392A29" w:rsidP="008C4027">
      <w:pPr>
        <w:pStyle w:val="NoSpacing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276">
        <w:rPr>
          <w:rFonts w:ascii="Times New Roman" w:hAnsi="Times New Roman" w:cs="Times New Roman"/>
          <w:sz w:val="28"/>
          <w:szCs w:val="28"/>
        </w:rPr>
        <w:t xml:space="preserve">   Данная прог</w:t>
      </w:r>
      <w:r>
        <w:rPr>
          <w:rFonts w:ascii="Times New Roman" w:hAnsi="Times New Roman" w:cs="Times New Roman"/>
          <w:sz w:val="28"/>
          <w:szCs w:val="28"/>
        </w:rPr>
        <w:t>рамма рассчитана на обучащихся 11-15  лет</w:t>
      </w:r>
      <w:r w:rsidRPr="00C75276">
        <w:rPr>
          <w:rFonts w:ascii="Times New Roman" w:hAnsi="Times New Roman" w:cs="Times New Roman"/>
          <w:sz w:val="28"/>
          <w:szCs w:val="28"/>
        </w:rPr>
        <w:t>, которые действительно интересуются российской и всемирной историей и историей  родного края, не ограничиваясь рамками школьного курса.</w:t>
      </w:r>
    </w:p>
    <w:p w:rsidR="00392A29" w:rsidRPr="00C75276" w:rsidRDefault="00392A29" w:rsidP="008C4027">
      <w:pPr>
        <w:pStyle w:val="NormalWeb"/>
        <w:spacing w:before="0" w:beforeAutospacing="0" w:after="0" w:afterAutospacing="0" w:line="360" w:lineRule="auto"/>
        <w:jc w:val="center"/>
        <w:rPr>
          <w:i/>
          <w:iCs/>
          <w:color w:val="000000"/>
          <w:sz w:val="28"/>
          <w:szCs w:val="28"/>
        </w:rPr>
      </w:pPr>
    </w:p>
    <w:p w:rsidR="00392A29" w:rsidRPr="00C75276" w:rsidRDefault="00392A29" w:rsidP="008C4027">
      <w:pPr>
        <w:pStyle w:val="NormalWeb"/>
        <w:spacing w:before="0" w:beforeAutospacing="0" w:after="0" w:afterAutospacing="0" w:line="360" w:lineRule="auto"/>
        <w:jc w:val="center"/>
        <w:rPr>
          <w:i/>
          <w:iCs/>
          <w:color w:val="000000"/>
          <w:sz w:val="28"/>
          <w:szCs w:val="28"/>
        </w:rPr>
      </w:pPr>
      <w:r w:rsidRPr="00C75276">
        <w:rPr>
          <w:i/>
          <w:iCs/>
          <w:color w:val="000000"/>
          <w:sz w:val="28"/>
          <w:szCs w:val="28"/>
        </w:rPr>
        <w:t>3.4. Цель и задачи программы</w:t>
      </w:r>
    </w:p>
    <w:p w:rsidR="00392A29" w:rsidRPr="00C75276" w:rsidRDefault="00392A29" w:rsidP="008C4027">
      <w:pPr>
        <w:pStyle w:val="NormalWeb"/>
        <w:spacing w:before="0" w:beforeAutospacing="0" w:after="0" w:afterAutospacing="0" w:line="360" w:lineRule="auto"/>
        <w:jc w:val="center"/>
        <w:rPr>
          <w:i/>
          <w:iCs/>
          <w:color w:val="000000"/>
          <w:sz w:val="28"/>
          <w:szCs w:val="28"/>
        </w:rPr>
      </w:pPr>
    </w:p>
    <w:p w:rsidR="00392A29" w:rsidRPr="00C75276" w:rsidRDefault="00392A29" w:rsidP="008C4027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r w:rsidRPr="00C75276">
        <w:rPr>
          <w:b/>
          <w:bCs/>
          <w:i/>
          <w:iCs/>
          <w:sz w:val="28"/>
          <w:szCs w:val="28"/>
        </w:rPr>
        <w:t>Цель 1 года обучения:</w:t>
      </w:r>
    </w:p>
    <w:p w:rsidR="00392A29" w:rsidRPr="00C75276" w:rsidRDefault="00392A29" w:rsidP="008C4027">
      <w:pPr>
        <w:spacing w:line="360" w:lineRule="auto"/>
        <w:rPr>
          <w:sz w:val="28"/>
          <w:szCs w:val="28"/>
        </w:rPr>
      </w:pPr>
      <w:r w:rsidRPr="00C75276">
        <w:rPr>
          <w:sz w:val="28"/>
          <w:szCs w:val="28"/>
        </w:rPr>
        <w:t xml:space="preserve">Раскрытие и развитие потенциального интереса в ребенке к истории </w:t>
      </w:r>
    </w:p>
    <w:p w:rsidR="00392A29" w:rsidRPr="00C75276" w:rsidRDefault="00392A29" w:rsidP="008C4027">
      <w:pPr>
        <w:spacing w:line="360" w:lineRule="auto"/>
        <w:rPr>
          <w:sz w:val="28"/>
          <w:szCs w:val="28"/>
        </w:rPr>
      </w:pPr>
      <w:r w:rsidRPr="00C75276">
        <w:rPr>
          <w:b/>
          <w:bCs/>
          <w:i/>
          <w:iCs/>
          <w:sz w:val="28"/>
          <w:szCs w:val="28"/>
        </w:rPr>
        <w:t>Задачи:</w:t>
      </w:r>
    </w:p>
    <w:p w:rsidR="00392A29" w:rsidRPr="00C75276" w:rsidRDefault="00392A29" w:rsidP="008C4027">
      <w:pPr>
        <w:spacing w:line="360" w:lineRule="auto"/>
        <w:rPr>
          <w:sz w:val="28"/>
          <w:szCs w:val="28"/>
        </w:rPr>
      </w:pPr>
      <w:r w:rsidRPr="00C75276">
        <w:rPr>
          <w:sz w:val="28"/>
          <w:szCs w:val="28"/>
        </w:rPr>
        <w:t>1.Воспитывать стремление, к разумной организации своего свободного времени.</w:t>
      </w:r>
    </w:p>
    <w:p w:rsidR="00392A29" w:rsidRPr="00C75276" w:rsidRDefault="00392A29" w:rsidP="008C4027">
      <w:pPr>
        <w:spacing w:line="360" w:lineRule="auto"/>
        <w:rPr>
          <w:sz w:val="28"/>
          <w:szCs w:val="28"/>
        </w:rPr>
      </w:pPr>
      <w:r w:rsidRPr="00C75276">
        <w:rPr>
          <w:sz w:val="28"/>
          <w:szCs w:val="28"/>
        </w:rPr>
        <w:t>2. Развивать познавательный интерес в области истории.</w:t>
      </w:r>
    </w:p>
    <w:p w:rsidR="00392A29" w:rsidRPr="00C75276" w:rsidRDefault="00392A29" w:rsidP="008C4027">
      <w:pPr>
        <w:spacing w:line="360" w:lineRule="auto"/>
        <w:rPr>
          <w:sz w:val="28"/>
          <w:szCs w:val="28"/>
        </w:rPr>
      </w:pPr>
      <w:r w:rsidRPr="00C75276">
        <w:rPr>
          <w:sz w:val="28"/>
          <w:szCs w:val="28"/>
        </w:rPr>
        <w:t>3.Формировать умение и навыки учащихся в работе 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4.Развивать творческое воображение учащихся.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5.Формирование нравственных качеств, сплочение детского коллектива.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b/>
          <w:bCs/>
          <w:i/>
          <w:iCs/>
          <w:sz w:val="28"/>
          <w:szCs w:val="28"/>
        </w:rPr>
        <w:t>Цель 2 года обучения: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Освоение необходимых основ теории для развития творческой инициативы; развитие определенных качеств личности.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b/>
          <w:bCs/>
          <w:i/>
          <w:iCs/>
          <w:sz w:val="28"/>
          <w:szCs w:val="28"/>
        </w:rPr>
        <w:t>Задачи: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1.Способствовать развитию эмоционально-оценочного отношения к традициям, истории и культуре края.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2.Создавать комфортную обстановку, атмосферы доброжелательности, сотрудничества.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3.Прививать навыки работы в группе, обществе детей с определенными особенностями.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4.Формировать специальные знания, умения и навыки, знания технологических приемов,  удовлетворять образовательные потребности.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5. Продолжать знакомить с историческим материалом.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 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b/>
          <w:bCs/>
          <w:i/>
          <w:iCs/>
          <w:sz w:val="28"/>
          <w:szCs w:val="28"/>
        </w:rPr>
        <w:t>  Цель 3 года обучения: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 Развитие устойчивого и глубокого интереса к истории края, сознательное приобретение знаний и навыков, профессиональная  ранняя ориентация.</w:t>
      </w:r>
    </w:p>
    <w:p w:rsidR="00392A29" w:rsidRDefault="00392A29" w:rsidP="006460E0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C75276">
        <w:rPr>
          <w:sz w:val="28"/>
          <w:szCs w:val="28"/>
        </w:rPr>
        <w:t> </w:t>
      </w:r>
      <w:r>
        <w:rPr>
          <w:b/>
          <w:bCs/>
          <w:i/>
          <w:iCs/>
          <w:sz w:val="28"/>
          <w:szCs w:val="28"/>
        </w:rPr>
        <w:t>Цель 4 года обучения:</w:t>
      </w:r>
    </w:p>
    <w:p w:rsidR="00392A29" w:rsidRPr="0029593D" w:rsidRDefault="00392A29" w:rsidP="006460E0">
      <w:pPr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Pr="0029593D">
        <w:rPr>
          <w:sz w:val="28"/>
          <w:szCs w:val="28"/>
        </w:rPr>
        <w:t>ознакомить учащихся с историко - культурным наследием Аксубаевского района Республики Татарстан</w:t>
      </w:r>
      <w:r>
        <w:rPr>
          <w:sz w:val="28"/>
          <w:szCs w:val="28"/>
        </w:rPr>
        <w:t>.</w:t>
      </w:r>
    </w:p>
    <w:p w:rsidR="00392A29" w:rsidRPr="0029593D" w:rsidRDefault="00392A29" w:rsidP="006460E0">
      <w:pPr>
        <w:jc w:val="both"/>
        <w:rPr>
          <w:sz w:val="28"/>
          <w:szCs w:val="28"/>
        </w:rPr>
      </w:pPr>
      <w:r>
        <w:rPr>
          <w:sz w:val="28"/>
          <w:szCs w:val="28"/>
        </w:rPr>
        <w:t>2.С</w:t>
      </w:r>
      <w:r w:rsidRPr="0029593D">
        <w:rPr>
          <w:sz w:val="28"/>
          <w:szCs w:val="28"/>
        </w:rPr>
        <w:t>формировать черты патриотизма и гражданственности; воспитание духовности.</w:t>
      </w:r>
    </w:p>
    <w:p w:rsidR="00392A29" w:rsidRPr="00C12639" w:rsidRDefault="00392A29" w:rsidP="006460E0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b/>
          <w:bCs/>
          <w:i/>
          <w:iCs/>
          <w:sz w:val="28"/>
          <w:szCs w:val="28"/>
        </w:rPr>
        <w:t xml:space="preserve">Задачи:  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1.  Приобщать детей к культурным ценностям.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2.  Способствовать развитию личностного самообразования через создание ситуации успеха, творческих и мыслительных способностей детей.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3.  Способствовать развитию авторских идей.</w:t>
      </w: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</w:rPr>
      </w:pPr>
      <w:r w:rsidRPr="00C75276">
        <w:rPr>
          <w:i/>
          <w:iCs/>
          <w:color w:val="000000"/>
          <w:sz w:val="28"/>
          <w:szCs w:val="28"/>
        </w:rPr>
        <w:t>3.5 Возраст детей участвующих в реализации программы</w:t>
      </w: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</w:rPr>
      </w:pP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       В  объединение принимаются учащиеся </w:t>
      </w:r>
      <w:r>
        <w:rPr>
          <w:sz w:val="28"/>
          <w:szCs w:val="28"/>
        </w:rPr>
        <w:t xml:space="preserve"> среднего школьного возраста (11</w:t>
      </w:r>
      <w:r w:rsidRPr="00C75276">
        <w:rPr>
          <w:sz w:val="28"/>
          <w:szCs w:val="28"/>
        </w:rPr>
        <w:t xml:space="preserve"> – 15 лет) на общих основаниях.</w:t>
      </w: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</w:rPr>
      </w:pPr>
      <w:r w:rsidRPr="00C75276">
        <w:rPr>
          <w:i/>
          <w:iCs/>
          <w:color w:val="000000"/>
          <w:sz w:val="28"/>
          <w:szCs w:val="28"/>
        </w:rPr>
        <w:t>3.6 Сроки и этапы реализации программы</w:t>
      </w:r>
    </w:p>
    <w:p w:rsidR="00392A29" w:rsidRPr="00C75276" w:rsidRDefault="00392A29" w:rsidP="006460E0">
      <w:pPr>
        <w:spacing w:after="2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Данная программа рассчитана на 4</w:t>
      </w:r>
      <w:r w:rsidRPr="00C75276">
        <w:rPr>
          <w:sz w:val="28"/>
          <w:szCs w:val="28"/>
        </w:rPr>
        <w:t xml:space="preserve"> года обучения. В группы 1 года принимаются все поступающие, специального отбора не производится. В группы  2  года могут поступать и вновь прибывающие после специального тестирования и опроса при наличии определенного уровня общего развития и интереса.</w:t>
      </w:r>
    </w:p>
    <w:p w:rsidR="00392A29" w:rsidRPr="00C75276" w:rsidRDefault="00392A29" w:rsidP="006460E0">
      <w:pPr>
        <w:spacing w:after="20"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      Недостающие навыки и умения восполняются на индивидуальных занятиях. Третий год обучения  предполагает работу с одаренными детьми.</w:t>
      </w: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C75276">
        <w:rPr>
          <w:i/>
          <w:iCs/>
          <w:sz w:val="28"/>
          <w:szCs w:val="28"/>
        </w:rPr>
        <w:t>3.7 Форма и режим занятий</w:t>
      </w: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:rsidR="00392A29" w:rsidRPr="00C75276" w:rsidRDefault="00392A29" w:rsidP="006460E0">
      <w:pPr>
        <w:spacing w:after="20" w:line="360" w:lineRule="auto"/>
        <w:jc w:val="both"/>
        <w:rPr>
          <w:sz w:val="28"/>
          <w:szCs w:val="28"/>
        </w:rPr>
      </w:pPr>
      <w:r w:rsidRPr="00C75276">
        <w:rPr>
          <w:b/>
          <w:bCs/>
          <w:sz w:val="28"/>
          <w:szCs w:val="28"/>
        </w:rPr>
        <w:t>Режим занятий</w:t>
      </w:r>
      <w:r w:rsidRPr="00C75276">
        <w:rPr>
          <w:sz w:val="28"/>
          <w:szCs w:val="28"/>
        </w:rPr>
        <w:t xml:space="preserve">: недельная нагрузка 4 часа – 1 год обучения и 6 часов в неделю </w:t>
      </w:r>
      <w:r>
        <w:rPr>
          <w:sz w:val="28"/>
          <w:szCs w:val="28"/>
        </w:rPr>
        <w:t>–</w:t>
      </w:r>
      <w:r w:rsidRPr="00C75276">
        <w:rPr>
          <w:sz w:val="28"/>
          <w:szCs w:val="28"/>
        </w:rPr>
        <w:t xml:space="preserve"> 2</w:t>
      </w:r>
      <w:r>
        <w:rPr>
          <w:sz w:val="28"/>
          <w:szCs w:val="28"/>
        </w:rPr>
        <w:t>, 3,4</w:t>
      </w:r>
      <w:r w:rsidRPr="00C75276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C75276">
        <w:rPr>
          <w:sz w:val="28"/>
          <w:szCs w:val="28"/>
        </w:rPr>
        <w:t xml:space="preserve"> обучения. Занятия проводятся  2 раза в неделю в первый год обучения, 3 раза в неделю во 2</w:t>
      </w:r>
      <w:r>
        <w:rPr>
          <w:sz w:val="28"/>
          <w:szCs w:val="28"/>
        </w:rPr>
        <w:t xml:space="preserve"> и 3,4 год обучения. </w:t>
      </w:r>
      <w:r w:rsidRPr="00C75276">
        <w:rPr>
          <w:sz w:val="28"/>
          <w:szCs w:val="28"/>
        </w:rPr>
        <w:t>Продолжительность занятий: 2 часа по 45 минут. Учебная группа состоит из 15 учащихся.</w:t>
      </w:r>
    </w:p>
    <w:p w:rsidR="00392A29" w:rsidRPr="00ED6CDF" w:rsidRDefault="00392A29" w:rsidP="006460E0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      В проведении занятий используются формы индивидуальной работы и коллективного творчества. Некоторые задания требуют объединения детей в группы, так же включается интегрированный вид работы. Теоретическая часть дается в форме бесед с просмотром иллюстрированного материала и подкрепляется практическим освоением темы. С целью проверки усвоения терминов, понятий и в качестве психологической разгрузки проводятся игры, предлагаются специально составленные кроссворды, используются словесные игры и малые жанры устного народного творчества. Программа составлена на основе знаний возрастных, психолого-педагогических, физических особенностей детей разного возраста. Работа с обучаемыми  детьми строится на взаимосотрудничестве, на основе уважительного, искреннего, деликатного и тактичного отношения к личности ребенка. Важный аспект в обучении - индивидуальный подход, удовлетворяющий требованиям познавательной деятельности подростка.</w:t>
      </w:r>
    </w:p>
    <w:p w:rsidR="00392A29" w:rsidRPr="00C75276" w:rsidRDefault="00392A29" w:rsidP="006460E0">
      <w:pPr>
        <w:pStyle w:val="NormalWeb"/>
        <w:spacing w:before="0" w:beforeAutospacing="0" w:after="0" w:afterAutospacing="0" w:line="360" w:lineRule="auto"/>
        <w:jc w:val="both"/>
        <w:rPr>
          <w:i/>
          <w:iCs/>
          <w:color w:val="000000"/>
          <w:sz w:val="28"/>
          <w:szCs w:val="28"/>
        </w:rPr>
      </w:pPr>
      <w:r w:rsidRPr="00C75276">
        <w:rPr>
          <w:i/>
          <w:iCs/>
          <w:color w:val="000000"/>
          <w:sz w:val="28"/>
          <w:szCs w:val="28"/>
        </w:rPr>
        <w:t>3.8. Ожидаемые результаты реализации программы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b/>
          <w:bCs/>
          <w:sz w:val="28"/>
          <w:szCs w:val="28"/>
        </w:rPr>
        <w:t>1 год обучения.</w:t>
      </w:r>
      <w:r w:rsidRPr="00C75276">
        <w:rPr>
          <w:sz w:val="28"/>
          <w:szCs w:val="28"/>
        </w:rPr>
        <w:t> 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i/>
          <w:iCs/>
          <w:sz w:val="28"/>
          <w:szCs w:val="28"/>
        </w:rPr>
        <w:t xml:space="preserve">  </w:t>
      </w:r>
      <w:r w:rsidRPr="00C75276">
        <w:rPr>
          <w:b/>
          <w:bCs/>
          <w:i/>
          <w:iCs/>
          <w:sz w:val="28"/>
          <w:szCs w:val="28"/>
        </w:rPr>
        <w:t>К конц</w:t>
      </w:r>
      <w:r>
        <w:rPr>
          <w:b/>
          <w:bCs/>
          <w:i/>
          <w:iCs/>
          <w:sz w:val="28"/>
          <w:szCs w:val="28"/>
        </w:rPr>
        <w:t xml:space="preserve">у 1-го года обучения дети будут </w:t>
      </w:r>
      <w:r w:rsidRPr="00C75276">
        <w:rPr>
          <w:b/>
          <w:bCs/>
          <w:i/>
          <w:iCs/>
          <w:sz w:val="28"/>
          <w:szCs w:val="28"/>
        </w:rPr>
        <w:t xml:space="preserve"> знать: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Правила поведения в кружке.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Правила техники безопасности.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·        Основы истории 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Понимать и употреблять в своей речи  новые исторические термины.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b/>
          <w:bCs/>
          <w:i/>
          <w:iCs/>
          <w:sz w:val="28"/>
          <w:szCs w:val="28"/>
        </w:rPr>
        <w:t>К конц</w:t>
      </w:r>
      <w:r>
        <w:rPr>
          <w:b/>
          <w:bCs/>
          <w:i/>
          <w:iCs/>
          <w:sz w:val="28"/>
          <w:szCs w:val="28"/>
        </w:rPr>
        <w:t xml:space="preserve">у 1-го года обучения дети будут </w:t>
      </w:r>
      <w:r w:rsidRPr="00C75276">
        <w:rPr>
          <w:b/>
          <w:bCs/>
          <w:i/>
          <w:iCs/>
          <w:sz w:val="28"/>
          <w:szCs w:val="28"/>
        </w:rPr>
        <w:t xml:space="preserve"> уметь:</w:t>
      </w:r>
    </w:p>
    <w:p w:rsidR="00392A29" w:rsidRPr="00C75276" w:rsidRDefault="00392A29" w:rsidP="006460E0">
      <w:pPr>
        <w:spacing w:line="360" w:lineRule="auto"/>
        <w:ind w:left="709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Пользоваться исторической литературой и материалами.</w:t>
      </w:r>
    </w:p>
    <w:p w:rsidR="00392A29" w:rsidRPr="00C75276" w:rsidRDefault="00392A29" w:rsidP="006460E0">
      <w:pPr>
        <w:spacing w:line="360" w:lineRule="auto"/>
        <w:ind w:left="709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Правильно рассуждать.</w:t>
      </w:r>
    </w:p>
    <w:p w:rsidR="00392A29" w:rsidRPr="00C75276" w:rsidRDefault="00392A29" w:rsidP="006460E0">
      <w:pPr>
        <w:spacing w:line="360" w:lineRule="auto"/>
        <w:ind w:left="709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Анализировать события, выделять главное.</w:t>
      </w:r>
    </w:p>
    <w:p w:rsidR="00392A29" w:rsidRPr="00C75276" w:rsidRDefault="00392A29" w:rsidP="006460E0">
      <w:pPr>
        <w:spacing w:line="360" w:lineRule="auto"/>
        <w:ind w:left="709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Применять полученные знания на практике (виды работ) 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b/>
          <w:bCs/>
          <w:sz w:val="28"/>
          <w:szCs w:val="28"/>
        </w:rPr>
        <w:t>2 год обучения.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 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i/>
          <w:iCs/>
          <w:sz w:val="28"/>
          <w:szCs w:val="28"/>
        </w:rPr>
        <w:t xml:space="preserve">  </w:t>
      </w:r>
      <w:r w:rsidRPr="00C75276">
        <w:rPr>
          <w:b/>
          <w:bCs/>
          <w:i/>
          <w:iCs/>
          <w:sz w:val="28"/>
          <w:szCs w:val="28"/>
        </w:rPr>
        <w:t>К конц</w:t>
      </w:r>
      <w:r>
        <w:rPr>
          <w:b/>
          <w:bCs/>
          <w:i/>
          <w:iCs/>
          <w:sz w:val="28"/>
          <w:szCs w:val="28"/>
        </w:rPr>
        <w:t>у 2-го года обучения дети будут</w:t>
      </w:r>
      <w:r w:rsidRPr="00C75276">
        <w:rPr>
          <w:b/>
          <w:bCs/>
          <w:i/>
          <w:iCs/>
          <w:sz w:val="28"/>
          <w:szCs w:val="28"/>
        </w:rPr>
        <w:t xml:space="preserve"> знать: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·        Основы истории развития края 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 Особенности  исторического развития.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 Последовательность происходивших событий..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b/>
          <w:bCs/>
          <w:i/>
          <w:iCs/>
          <w:sz w:val="28"/>
          <w:szCs w:val="28"/>
        </w:rPr>
        <w:t>К конц</w:t>
      </w:r>
      <w:r>
        <w:rPr>
          <w:b/>
          <w:bCs/>
          <w:i/>
          <w:iCs/>
          <w:sz w:val="28"/>
          <w:szCs w:val="28"/>
        </w:rPr>
        <w:t>у 2-го года обучения дети будут</w:t>
      </w:r>
      <w:r w:rsidRPr="00C75276">
        <w:rPr>
          <w:b/>
          <w:bCs/>
          <w:i/>
          <w:iCs/>
          <w:sz w:val="28"/>
          <w:szCs w:val="28"/>
        </w:rPr>
        <w:t xml:space="preserve"> уметь:</w:t>
      </w:r>
    </w:p>
    <w:p w:rsidR="00392A29" w:rsidRPr="00C75276" w:rsidRDefault="00392A29" w:rsidP="006460E0">
      <w:pPr>
        <w:spacing w:line="360" w:lineRule="auto"/>
        <w:ind w:left="709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Пользоваться в совершенстве методическими материалами.</w:t>
      </w:r>
    </w:p>
    <w:p w:rsidR="00392A29" w:rsidRPr="00C75276" w:rsidRDefault="00392A29" w:rsidP="006460E0">
      <w:pPr>
        <w:spacing w:line="360" w:lineRule="auto"/>
        <w:ind w:left="709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Проводить исследовательскую работу.</w:t>
      </w:r>
    </w:p>
    <w:p w:rsidR="00392A29" w:rsidRPr="00C75276" w:rsidRDefault="00392A29" w:rsidP="006460E0">
      <w:pPr>
        <w:spacing w:line="360" w:lineRule="auto"/>
        <w:ind w:left="709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Составлять исторические справки по истории развития деревень, колхоза, школы. </w:t>
      </w:r>
    </w:p>
    <w:p w:rsidR="00392A29" w:rsidRPr="00C75276" w:rsidRDefault="00392A29" w:rsidP="006460E0">
      <w:pPr>
        <w:spacing w:line="360" w:lineRule="auto"/>
        <w:ind w:left="709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Подбирать необходимый материал для работы..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b/>
          <w:bCs/>
          <w:sz w:val="28"/>
          <w:szCs w:val="28"/>
        </w:rPr>
        <w:t>3 год обучения:</w:t>
      </w:r>
      <w:r w:rsidRPr="00C75276">
        <w:rPr>
          <w:sz w:val="28"/>
          <w:szCs w:val="28"/>
        </w:rPr>
        <w:t> </w:t>
      </w:r>
    </w:p>
    <w:p w:rsidR="00392A29" w:rsidRPr="00C75276" w:rsidRDefault="00392A29" w:rsidP="008C4027">
      <w:pPr>
        <w:spacing w:line="360" w:lineRule="auto"/>
        <w:rPr>
          <w:sz w:val="28"/>
          <w:szCs w:val="28"/>
        </w:rPr>
      </w:pPr>
      <w:r w:rsidRPr="00C75276">
        <w:rPr>
          <w:b/>
          <w:bCs/>
          <w:i/>
          <w:iCs/>
          <w:sz w:val="28"/>
          <w:szCs w:val="28"/>
        </w:rPr>
        <w:t>К конц</w:t>
      </w:r>
      <w:r>
        <w:rPr>
          <w:b/>
          <w:bCs/>
          <w:i/>
          <w:iCs/>
          <w:sz w:val="28"/>
          <w:szCs w:val="28"/>
        </w:rPr>
        <w:t>у 3-го года обучения дети будут</w:t>
      </w:r>
      <w:r w:rsidRPr="00C75276">
        <w:rPr>
          <w:b/>
          <w:bCs/>
          <w:i/>
          <w:iCs/>
          <w:sz w:val="28"/>
          <w:szCs w:val="28"/>
        </w:rPr>
        <w:t xml:space="preserve"> знать:</w:t>
      </w:r>
    </w:p>
    <w:p w:rsidR="00392A29" w:rsidRPr="00C75276" w:rsidRDefault="00392A29" w:rsidP="008C4027">
      <w:pPr>
        <w:spacing w:line="360" w:lineRule="auto"/>
        <w:ind w:left="709"/>
        <w:rPr>
          <w:sz w:val="28"/>
          <w:szCs w:val="28"/>
        </w:rPr>
      </w:pPr>
      <w:r w:rsidRPr="00C75276">
        <w:rPr>
          <w:sz w:val="28"/>
          <w:szCs w:val="28"/>
        </w:rPr>
        <w:t>·        Историю родного края.</w:t>
      </w:r>
    </w:p>
    <w:p w:rsidR="00392A29" w:rsidRPr="00C75276" w:rsidRDefault="00392A29" w:rsidP="008C4027">
      <w:pPr>
        <w:spacing w:line="360" w:lineRule="auto"/>
        <w:ind w:left="709"/>
        <w:rPr>
          <w:sz w:val="28"/>
          <w:szCs w:val="28"/>
        </w:rPr>
      </w:pPr>
      <w:r w:rsidRPr="00C75276">
        <w:rPr>
          <w:sz w:val="28"/>
          <w:szCs w:val="28"/>
        </w:rPr>
        <w:t>·        События, происходившие в крае.</w:t>
      </w:r>
    </w:p>
    <w:p w:rsidR="00392A29" w:rsidRPr="00C75276" w:rsidRDefault="00392A29" w:rsidP="008C4027">
      <w:pPr>
        <w:spacing w:line="360" w:lineRule="auto"/>
        <w:ind w:left="709"/>
        <w:rPr>
          <w:sz w:val="28"/>
          <w:szCs w:val="28"/>
        </w:rPr>
      </w:pPr>
      <w:r w:rsidRPr="00C75276">
        <w:rPr>
          <w:sz w:val="28"/>
          <w:szCs w:val="28"/>
        </w:rPr>
        <w:t>·        Экономическое, социальное и культурное развитие края.</w:t>
      </w:r>
    </w:p>
    <w:p w:rsidR="00392A29" w:rsidRPr="00C75276" w:rsidRDefault="00392A29" w:rsidP="008C4027">
      <w:pPr>
        <w:spacing w:line="360" w:lineRule="auto"/>
        <w:ind w:left="709"/>
        <w:rPr>
          <w:sz w:val="28"/>
          <w:szCs w:val="28"/>
        </w:rPr>
      </w:pPr>
      <w:r w:rsidRPr="00C75276">
        <w:rPr>
          <w:sz w:val="28"/>
          <w:szCs w:val="28"/>
        </w:rPr>
        <w:t>·        Традиции и обычаи края.</w:t>
      </w:r>
    </w:p>
    <w:p w:rsidR="00392A29" w:rsidRPr="00C75276" w:rsidRDefault="00392A29" w:rsidP="008C4027">
      <w:pPr>
        <w:spacing w:line="360" w:lineRule="auto"/>
        <w:rPr>
          <w:sz w:val="28"/>
          <w:szCs w:val="28"/>
        </w:rPr>
      </w:pPr>
      <w:r w:rsidRPr="00C75276">
        <w:rPr>
          <w:b/>
          <w:bCs/>
          <w:i/>
          <w:iCs/>
          <w:sz w:val="28"/>
          <w:szCs w:val="28"/>
        </w:rPr>
        <w:t>К конц</w:t>
      </w:r>
      <w:r>
        <w:rPr>
          <w:b/>
          <w:bCs/>
          <w:i/>
          <w:iCs/>
          <w:sz w:val="28"/>
          <w:szCs w:val="28"/>
        </w:rPr>
        <w:t>у 3-го года обучения дети будут</w:t>
      </w:r>
      <w:r w:rsidRPr="00C75276">
        <w:rPr>
          <w:b/>
          <w:bCs/>
          <w:i/>
          <w:iCs/>
          <w:sz w:val="28"/>
          <w:szCs w:val="28"/>
        </w:rPr>
        <w:t xml:space="preserve"> уметь:</w:t>
      </w:r>
    </w:p>
    <w:p w:rsidR="00392A29" w:rsidRPr="00C75276" w:rsidRDefault="00392A29" w:rsidP="008C4027">
      <w:pPr>
        <w:spacing w:line="360" w:lineRule="auto"/>
        <w:ind w:left="709"/>
        <w:rPr>
          <w:sz w:val="28"/>
          <w:szCs w:val="28"/>
        </w:rPr>
      </w:pPr>
      <w:r w:rsidRPr="00C75276">
        <w:rPr>
          <w:sz w:val="28"/>
          <w:szCs w:val="28"/>
        </w:rPr>
        <w:t>·        Самостоятельно работать с дополнительным материалом.</w:t>
      </w:r>
    </w:p>
    <w:p w:rsidR="00392A29" w:rsidRPr="00C75276" w:rsidRDefault="00392A29" w:rsidP="008C4027">
      <w:pPr>
        <w:spacing w:line="360" w:lineRule="auto"/>
        <w:ind w:left="709"/>
        <w:rPr>
          <w:sz w:val="28"/>
          <w:szCs w:val="28"/>
        </w:rPr>
      </w:pPr>
      <w:r w:rsidRPr="00C75276">
        <w:rPr>
          <w:sz w:val="28"/>
          <w:szCs w:val="28"/>
        </w:rPr>
        <w:t>·        Давать оценку происходившим событиям в крае.</w:t>
      </w:r>
    </w:p>
    <w:p w:rsidR="00392A29" w:rsidRDefault="00392A29" w:rsidP="008C4027">
      <w:pPr>
        <w:spacing w:line="360" w:lineRule="auto"/>
        <w:ind w:left="709"/>
        <w:rPr>
          <w:sz w:val="28"/>
          <w:szCs w:val="28"/>
        </w:rPr>
      </w:pPr>
      <w:r w:rsidRPr="00C75276">
        <w:rPr>
          <w:sz w:val="28"/>
          <w:szCs w:val="28"/>
        </w:rPr>
        <w:t>·      Качественно выполнять творческие проекты.</w:t>
      </w:r>
    </w:p>
    <w:p w:rsidR="00392A29" w:rsidRPr="00C75276" w:rsidRDefault="00392A29" w:rsidP="00C12639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C75276">
        <w:rPr>
          <w:b/>
          <w:bCs/>
          <w:sz w:val="28"/>
          <w:szCs w:val="28"/>
        </w:rPr>
        <w:t xml:space="preserve"> год обучения.</w:t>
      </w:r>
    </w:p>
    <w:p w:rsidR="00392A29" w:rsidRPr="00C75276" w:rsidRDefault="00392A29" w:rsidP="00C12639">
      <w:pPr>
        <w:spacing w:line="360" w:lineRule="auto"/>
        <w:jc w:val="center"/>
        <w:rPr>
          <w:sz w:val="28"/>
          <w:szCs w:val="28"/>
        </w:rPr>
      </w:pPr>
      <w:r w:rsidRPr="00C75276">
        <w:rPr>
          <w:sz w:val="28"/>
          <w:szCs w:val="28"/>
        </w:rPr>
        <w:t> </w:t>
      </w:r>
    </w:p>
    <w:p w:rsidR="00392A29" w:rsidRPr="00C75276" w:rsidRDefault="00392A29" w:rsidP="00C12639">
      <w:pPr>
        <w:spacing w:line="360" w:lineRule="auto"/>
        <w:rPr>
          <w:sz w:val="28"/>
          <w:szCs w:val="28"/>
        </w:rPr>
      </w:pPr>
      <w:r w:rsidRPr="00C75276">
        <w:rPr>
          <w:i/>
          <w:iCs/>
          <w:sz w:val="28"/>
          <w:szCs w:val="28"/>
        </w:rPr>
        <w:t xml:space="preserve">  </w:t>
      </w:r>
      <w:r>
        <w:rPr>
          <w:b/>
          <w:bCs/>
          <w:i/>
          <w:iCs/>
          <w:sz w:val="28"/>
          <w:szCs w:val="28"/>
        </w:rPr>
        <w:t xml:space="preserve">К концу 4-го года обучения дети будут </w:t>
      </w:r>
      <w:r w:rsidRPr="00C75276">
        <w:rPr>
          <w:b/>
          <w:bCs/>
          <w:i/>
          <w:iCs/>
          <w:sz w:val="28"/>
          <w:szCs w:val="28"/>
        </w:rPr>
        <w:t>знать:</w:t>
      </w:r>
    </w:p>
    <w:p w:rsidR="00392A29" w:rsidRPr="00C75276" w:rsidRDefault="00392A29" w:rsidP="00C12639">
      <w:pPr>
        <w:spacing w:line="360" w:lineRule="auto"/>
        <w:rPr>
          <w:sz w:val="28"/>
          <w:szCs w:val="28"/>
        </w:rPr>
      </w:pPr>
      <w:r w:rsidRPr="00C75276">
        <w:rPr>
          <w:sz w:val="28"/>
          <w:szCs w:val="28"/>
        </w:rPr>
        <w:t xml:space="preserve">·        Основы истории развития края </w:t>
      </w:r>
    </w:p>
    <w:p w:rsidR="00392A29" w:rsidRPr="00C75276" w:rsidRDefault="00392A29" w:rsidP="00C12639">
      <w:pPr>
        <w:spacing w:line="360" w:lineRule="auto"/>
        <w:rPr>
          <w:sz w:val="28"/>
          <w:szCs w:val="28"/>
        </w:rPr>
      </w:pPr>
      <w:r w:rsidRPr="00C75276">
        <w:rPr>
          <w:sz w:val="28"/>
          <w:szCs w:val="28"/>
        </w:rPr>
        <w:t>·      Особенности  исторического развития.</w:t>
      </w:r>
    </w:p>
    <w:p w:rsidR="00392A29" w:rsidRPr="00C75276" w:rsidRDefault="00392A29" w:rsidP="00C12639">
      <w:pPr>
        <w:spacing w:line="360" w:lineRule="auto"/>
        <w:rPr>
          <w:sz w:val="28"/>
          <w:szCs w:val="28"/>
        </w:rPr>
      </w:pPr>
      <w:r w:rsidRPr="00C75276">
        <w:rPr>
          <w:sz w:val="28"/>
          <w:szCs w:val="28"/>
        </w:rPr>
        <w:t>·      Последовательность происходивших событий..</w:t>
      </w:r>
    </w:p>
    <w:p w:rsidR="00392A29" w:rsidRPr="00C75276" w:rsidRDefault="00392A29" w:rsidP="00C12639">
      <w:pPr>
        <w:spacing w:line="360" w:lineRule="auto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 концу 4-го года обучения дети будут </w:t>
      </w:r>
      <w:r w:rsidRPr="00C75276">
        <w:rPr>
          <w:b/>
          <w:bCs/>
          <w:i/>
          <w:iCs/>
          <w:sz w:val="28"/>
          <w:szCs w:val="28"/>
        </w:rPr>
        <w:t xml:space="preserve"> уметь:</w:t>
      </w:r>
    </w:p>
    <w:p w:rsidR="00392A29" w:rsidRPr="00C75276" w:rsidRDefault="00392A29" w:rsidP="00C12639">
      <w:pPr>
        <w:spacing w:line="360" w:lineRule="auto"/>
        <w:ind w:left="709"/>
        <w:rPr>
          <w:sz w:val="28"/>
          <w:szCs w:val="28"/>
        </w:rPr>
      </w:pPr>
      <w:r w:rsidRPr="00C75276">
        <w:rPr>
          <w:sz w:val="28"/>
          <w:szCs w:val="28"/>
        </w:rPr>
        <w:t>·        Пользоваться в совершенстве методическими материалами.</w:t>
      </w:r>
    </w:p>
    <w:p w:rsidR="00392A29" w:rsidRPr="00C75276" w:rsidRDefault="00392A29" w:rsidP="00C12639">
      <w:pPr>
        <w:spacing w:line="360" w:lineRule="auto"/>
        <w:ind w:left="709"/>
        <w:rPr>
          <w:sz w:val="28"/>
          <w:szCs w:val="28"/>
        </w:rPr>
      </w:pPr>
      <w:r w:rsidRPr="00C75276">
        <w:rPr>
          <w:sz w:val="28"/>
          <w:szCs w:val="28"/>
        </w:rPr>
        <w:t>·        Проводить исследовательскую работу.</w:t>
      </w:r>
    </w:p>
    <w:p w:rsidR="00392A29" w:rsidRPr="00C75276" w:rsidRDefault="00392A29" w:rsidP="00C12639">
      <w:pPr>
        <w:spacing w:line="360" w:lineRule="auto"/>
        <w:ind w:left="709"/>
        <w:rPr>
          <w:sz w:val="28"/>
          <w:szCs w:val="28"/>
        </w:rPr>
      </w:pPr>
      <w:r w:rsidRPr="00C75276">
        <w:rPr>
          <w:sz w:val="28"/>
          <w:szCs w:val="28"/>
        </w:rPr>
        <w:t>·        Составлять исторические справки по истории развития деревень, колхоза, школы. </w:t>
      </w:r>
    </w:p>
    <w:p w:rsidR="00392A29" w:rsidRPr="00C75276" w:rsidRDefault="00392A29" w:rsidP="00C12639">
      <w:pPr>
        <w:spacing w:line="360" w:lineRule="auto"/>
        <w:ind w:left="709"/>
        <w:rPr>
          <w:sz w:val="28"/>
          <w:szCs w:val="28"/>
        </w:rPr>
      </w:pPr>
      <w:r w:rsidRPr="00C75276">
        <w:rPr>
          <w:sz w:val="28"/>
          <w:szCs w:val="28"/>
        </w:rPr>
        <w:t>·        Подбирать необходимый материал для работы..</w:t>
      </w:r>
    </w:p>
    <w:p w:rsidR="00392A29" w:rsidRPr="00C75276" w:rsidRDefault="00392A29" w:rsidP="008C4027">
      <w:pPr>
        <w:spacing w:line="360" w:lineRule="auto"/>
        <w:ind w:left="709"/>
        <w:rPr>
          <w:sz w:val="28"/>
          <w:szCs w:val="28"/>
        </w:rPr>
      </w:pPr>
    </w:p>
    <w:p w:rsidR="00392A29" w:rsidRPr="00C75276" w:rsidRDefault="00392A29" w:rsidP="006460E0">
      <w:pPr>
        <w:pStyle w:val="1"/>
        <w:spacing w:after="0" w:line="360" w:lineRule="auto"/>
        <w:ind w:left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75276">
        <w:rPr>
          <w:rFonts w:ascii="Times New Roman" w:hAnsi="Times New Roman" w:cs="Times New Roman"/>
          <w:i/>
          <w:iCs/>
          <w:sz w:val="28"/>
          <w:szCs w:val="28"/>
        </w:rPr>
        <w:t>3.9 Формы подведения итогов реализации программы</w:t>
      </w:r>
    </w:p>
    <w:p w:rsidR="00392A29" w:rsidRPr="00C75276" w:rsidRDefault="00392A29" w:rsidP="006460E0">
      <w:pPr>
        <w:spacing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Большое воспитательное значение имеет </w:t>
      </w:r>
      <w:r w:rsidRPr="00C75276">
        <w:rPr>
          <w:b/>
          <w:bCs/>
          <w:i/>
          <w:iCs/>
          <w:sz w:val="28"/>
          <w:szCs w:val="28"/>
        </w:rPr>
        <w:t>подведение итогов, анализ и оценка.</w:t>
      </w:r>
      <w:r w:rsidRPr="00C75276">
        <w:rPr>
          <w:sz w:val="28"/>
          <w:szCs w:val="28"/>
        </w:rPr>
        <w:t xml:space="preserve"> Оценка должна носить объективный и обоснованный характер. Наиболее подходящая форма оценки - организован</w:t>
      </w:r>
      <w:r>
        <w:rPr>
          <w:sz w:val="28"/>
          <w:szCs w:val="28"/>
        </w:rPr>
        <w:t xml:space="preserve">ный просмотр выполненных работ </w:t>
      </w:r>
      <w:r w:rsidRPr="00C75276">
        <w:rPr>
          <w:sz w:val="28"/>
          <w:szCs w:val="28"/>
        </w:rPr>
        <w:t>(выставка). Коллективные просмотры выполненных работ, их анализ, приучают школьников справедливо и объективно оценивать работу свою и других, радоваться не только своей, но и общей, удаче.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  Бывает и так, что у ребенка не получилось то, что он задумал. Он это осознает и сам очень переживает. В таком случае у него может развиться страх, что в следующий раз он опять не справится с работой. Это приведет к тому, что у ребенка совершенно пропадет интерес к занятию. Чтобы не случилось этого, необходимо найти в детской работе хоть какую-нибудь «изюминку», обязательно дать работе положительную оценку.     Положительная оценка работы ребенка является для него важным стимулом. Можно и необходимо отметить, конечно, и недостатки, но похвала должна и предварять и завершать оценку.</w:t>
      </w:r>
    </w:p>
    <w:p w:rsidR="00392A29" w:rsidRPr="00C75276" w:rsidRDefault="00392A29" w:rsidP="006460E0">
      <w:pPr>
        <w:spacing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Основными формами подведения итогов за год являются итоговые занятия, выставки, открытые занятия, фестивали, конкурсы.  Также на  последнем занятии подводят итоги за прошедший год, а отличившихся детей в учебном году награждают грамотами, дипломами и ценными подарками.</w:t>
      </w: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CC1610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Pr="00312969" w:rsidRDefault="00392A29" w:rsidP="006460E0">
      <w:pPr>
        <w:tabs>
          <w:tab w:val="left" w:pos="4095"/>
        </w:tabs>
        <w:jc w:val="both"/>
        <w:rPr>
          <w:b/>
          <w:bCs/>
          <w:sz w:val="32"/>
          <w:szCs w:val="32"/>
        </w:rPr>
      </w:pPr>
      <w:r w:rsidRPr="00312969">
        <w:rPr>
          <w:b/>
          <w:bCs/>
          <w:sz w:val="32"/>
          <w:szCs w:val="32"/>
        </w:rPr>
        <w:t>Содержание учебного плана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 год обучения 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 w:rsidRPr="00622FE3">
        <w:rPr>
          <w:b/>
          <w:bCs/>
          <w:sz w:val="28"/>
          <w:szCs w:val="28"/>
        </w:rPr>
        <w:t xml:space="preserve">Раздел </w:t>
      </w:r>
      <w:r w:rsidRPr="00622FE3">
        <w:rPr>
          <w:b/>
          <w:bCs/>
          <w:sz w:val="28"/>
          <w:szCs w:val="28"/>
          <w:lang w:val="en-US"/>
        </w:rPr>
        <w:t>I</w:t>
      </w:r>
      <w:r w:rsidRPr="00622FE3">
        <w:rPr>
          <w:b/>
          <w:bCs/>
          <w:sz w:val="28"/>
          <w:szCs w:val="28"/>
        </w:rPr>
        <w:t>. Краеведение-наука о родном крае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Теория: объяснение названий населенных пунктов; </w:t>
      </w:r>
    </w:p>
    <w:p w:rsidR="00392A29" w:rsidRPr="00804728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Практика: </w:t>
      </w:r>
      <w:r>
        <w:rPr>
          <w:sz w:val="28"/>
          <w:szCs w:val="28"/>
        </w:rPr>
        <w:t xml:space="preserve">подборка стихотворений, пословиц и поговорок о родном крае;  экскурсия по поселку; 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</w:p>
    <w:p w:rsidR="00392A29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  <w:r w:rsidRPr="00622FE3">
        <w:rPr>
          <w:b/>
          <w:bCs/>
          <w:sz w:val="28"/>
          <w:szCs w:val="28"/>
        </w:rPr>
        <w:t xml:space="preserve">Раздел </w:t>
      </w:r>
      <w:r w:rsidRPr="00622FE3">
        <w:rPr>
          <w:b/>
          <w:bCs/>
          <w:sz w:val="28"/>
          <w:szCs w:val="28"/>
          <w:lang w:val="en-US"/>
        </w:rPr>
        <w:t>II</w:t>
      </w:r>
      <w:r w:rsidRPr="00622FE3">
        <w:rPr>
          <w:b/>
          <w:bCs/>
          <w:sz w:val="28"/>
          <w:szCs w:val="28"/>
        </w:rPr>
        <w:t>. Родной свой край люби и знай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Теория: </w:t>
      </w:r>
      <w:r w:rsidRPr="009356C7">
        <w:rPr>
          <w:sz w:val="28"/>
          <w:szCs w:val="28"/>
        </w:rPr>
        <w:t>знакомство с литературными произведениями; знакомство со св</w:t>
      </w:r>
      <w:r>
        <w:rPr>
          <w:sz w:val="28"/>
          <w:szCs w:val="28"/>
        </w:rPr>
        <w:t>о</w:t>
      </w:r>
      <w:r w:rsidRPr="009356C7">
        <w:rPr>
          <w:sz w:val="28"/>
          <w:szCs w:val="28"/>
        </w:rPr>
        <w:t>ей родословной</w:t>
      </w:r>
      <w:r>
        <w:rPr>
          <w:sz w:val="28"/>
          <w:szCs w:val="28"/>
        </w:rPr>
        <w:t>;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Практика: </w:t>
      </w:r>
      <w:r w:rsidRPr="009356C7">
        <w:rPr>
          <w:sz w:val="28"/>
          <w:szCs w:val="28"/>
        </w:rPr>
        <w:t>создание родословной своей семьи; создание проектов домов и зданий нашего поселка;</w:t>
      </w:r>
    </w:p>
    <w:p w:rsidR="00392A29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</w:p>
    <w:p w:rsidR="00392A29" w:rsidRPr="00804728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  <w:r w:rsidRPr="00622FE3">
        <w:rPr>
          <w:b/>
          <w:bCs/>
          <w:sz w:val="28"/>
          <w:szCs w:val="28"/>
        </w:rPr>
        <w:t xml:space="preserve">Раздел </w:t>
      </w:r>
      <w:r w:rsidRPr="00622FE3"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  <w:lang w:val="en-US"/>
        </w:rPr>
        <w:t>I</w:t>
      </w:r>
      <w:r w:rsidRPr="00622FE3">
        <w:rPr>
          <w:b/>
          <w:bCs/>
          <w:sz w:val="28"/>
          <w:szCs w:val="28"/>
          <w:lang w:val="en-US"/>
        </w:rPr>
        <w:t>I</w:t>
      </w:r>
      <w:r w:rsidRPr="00622FE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Человек и история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Теория: </w:t>
      </w:r>
      <w:r w:rsidRPr="009356C7">
        <w:rPr>
          <w:sz w:val="28"/>
          <w:szCs w:val="28"/>
        </w:rPr>
        <w:t>знакомство  с книгой «Памяти»;  знакомство  с книгой «Они вернулись с победой»</w:t>
      </w:r>
      <w:r>
        <w:rPr>
          <w:sz w:val="28"/>
          <w:szCs w:val="28"/>
        </w:rPr>
        <w:t>;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Практика: </w:t>
      </w:r>
      <w:r w:rsidRPr="009356C7">
        <w:rPr>
          <w:sz w:val="28"/>
          <w:szCs w:val="28"/>
        </w:rPr>
        <w:t>составление рассказа о людях на старых фотографиях и семейном альбоме</w:t>
      </w:r>
      <w:r>
        <w:rPr>
          <w:sz w:val="28"/>
          <w:szCs w:val="28"/>
        </w:rPr>
        <w:t>;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 w:rsidRPr="00234765">
        <w:rPr>
          <w:b/>
          <w:bCs/>
          <w:sz w:val="28"/>
          <w:szCs w:val="28"/>
        </w:rPr>
        <w:t xml:space="preserve">Раздел </w:t>
      </w:r>
      <w:r w:rsidRPr="00234765">
        <w:rPr>
          <w:b/>
          <w:bCs/>
          <w:sz w:val="28"/>
          <w:szCs w:val="28"/>
          <w:lang w:val="en-US"/>
        </w:rPr>
        <w:t>IV</w:t>
      </w:r>
      <w:r w:rsidRPr="00234765">
        <w:rPr>
          <w:b/>
          <w:bCs/>
          <w:sz w:val="28"/>
          <w:szCs w:val="28"/>
        </w:rPr>
        <w:t>. Наш край в произведениях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Теория:  </w:t>
      </w:r>
      <w:r w:rsidRPr="009356C7">
        <w:rPr>
          <w:sz w:val="28"/>
          <w:szCs w:val="28"/>
        </w:rPr>
        <w:t>изучение творчества поэтов и писателей;</w:t>
      </w:r>
    </w:p>
    <w:p w:rsidR="00392A29" w:rsidRPr="009356C7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Практика: </w:t>
      </w:r>
      <w:r w:rsidRPr="009356C7">
        <w:rPr>
          <w:sz w:val="28"/>
          <w:szCs w:val="28"/>
        </w:rPr>
        <w:t xml:space="preserve">экскурсия в музей имени Хасана Туфана;  </w:t>
      </w:r>
    </w:p>
    <w:p w:rsidR="00392A29" w:rsidRDefault="00392A29" w:rsidP="006460E0">
      <w:pPr>
        <w:tabs>
          <w:tab w:val="left" w:pos="4095"/>
        </w:tabs>
        <w:jc w:val="both"/>
      </w:pPr>
    </w:p>
    <w:p w:rsidR="00392A29" w:rsidRDefault="00392A29" w:rsidP="006460E0">
      <w:pPr>
        <w:tabs>
          <w:tab w:val="left" w:pos="4095"/>
        </w:tabs>
        <w:jc w:val="both"/>
      </w:pPr>
      <w:r w:rsidRPr="00234765">
        <w:rPr>
          <w:b/>
          <w:bCs/>
          <w:sz w:val="28"/>
          <w:szCs w:val="28"/>
        </w:rPr>
        <w:t xml:space="preserve">Раздел </w:t>
      </w:r>
      <w:r w:rsidRPr="00234765"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</w:rPr>
        <w:t>. Человек в истории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Теория:  </w:t>
      </w:r>
      <w:r w:rsidRPr="0042793F">
        <w:rPr>
          <w:sz w:val="28"/>
          <w:szCs w:val="28"/>
        </w:rPr>
        <w:t>известные люди нашего района</w:t>
      </w:r>
      <w:r>
        <w:rPr>
          <w:b/>
          <w:bCs/>
          <w:sz w:val="28"/>
          <w:szCs w:val="28"/>
        </w:rPr>
        <w:t xml:space="preserve">; 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Практика: </w:t>
      </w:r>
      <w:r w:rsidRPr="0042793F">
        <w:rPr>
          <w:sz w:val="28"/>
          <w:szCs w:val="28"/>
        </w:rPr>
        <w:t>экскурсия на Аксубаевский молочный завод; сбор материала о врачах и медсестрах, работающих в районной больнице; сбор  материала об учителях; сбор</w:t>
      </w:r>
      <w:r>
        <w:rPr>
          <w:sz w:val="28"/>
          <w:szCs w:val="28"/>
        </w:rPr>
        <w:t xml:space="preserve"> </w:t>
      </w:r>
      <w:r w:rsidRPr="0042793F">
        <w:rPr>
          <w:sz w:val="28"/>
          <w:szCs w:val="28"/>
        </w:rPr>
        <w:t>материала о людях разных профессий;</w:t>
      </w:r>
    </w:p>
    <w:p w:rsidR="00392A29" w:rsidRDefault="00392A29" w:rsidP="006460E0">
      <w:pPr>
        <w:tabs>
          <w:tab w:val="left" w:pos="4095"/>
        </w:tabs>
        <w:jc w:val="both"/>
      </w:pPr>
    </w:p>
    <w:p w:rsidR="00392A29" w:rsidRDefault="00392A29" w:rsidP="006460E0">
      <w:pPr>
        <w:tabs>
          <w:tab w:val="left" w:pos="4095"/>
        </w:tabs>
        <w:jc w:val="both"/>
      </w:pP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 w:rsidRPr="00234765">
        <w:rPr>
          <w:b/>
          <w:bCs/>
          <w:sz w:val="28"/>
          <w:szCs w:val="28"/>
        </w:rPr>
        <w:t>2 год обучения</w:t>
      </w:r>
    </w:p>
    <w:p w:rsidR="00392A29" w:rsidRDefault="00392A29" w:rsidP="006460E0">
      <w:pPr>
        <w:tabs>
          <w:tab w:val="left" w:pos="4095"/>
        </w:tabs>
        <w:jc w:val="both"/>
      </w:pPr>
      <w:r w:rsidRPr="005D3F5A">
        <w:rPr>
          <w:b/>
          <w:bCs/>
          <w:sz w:val="28"/>
          <w:szCs w:val="28"/>
        </w:rPr>
        <w:t xml:space="preserve">Раздел </w:t>
      </w:r>
      <w:r w:rsidRPr="005D3F5A">
        <w:rPr>
          <w:b/>
          <w:bCs/>
          <w:sz w:val="28"/>
          <w:szCs w:val="28"/>
          <w:lang w:val="en-US"/>
        </w:rPr>
        <w:t>I</w:t>
      </w:r>
      <w:r w:rsidRPr="005D3F5A">
        <w:rPr>
          <w:b/>
          <w:bCs/>
          <w:sz w:val="28"/>
          <w:szCs w:val="28"/>
        </w:rPr>
        <w:t>. Моя малая Родина</w:t>
      </w:r>
    </w:p>
    <w:p w:rsidR="00392A29" w:rsidRPr="0042793F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Теория: </w:t>
      </w:r>
      <w:r w:rsidRPr="0042793F">
        <w:rPr>
          <w:sz w:val="28"/>
          <w:szCs w:val="28"/>
        </w:rPr>
        <w:t xml:space="preserve">знакомство </w:t>
      </w:r>
      <w:r>
        <w:rPr>
          <w:sz w:val="28"/>
          <w:szCs w:val="28"/>
        </w:rPr>
        <w:t xml:space="preserve">с </w:t>
      </w:r>
      <w:r w:rsidRPr="0042793F">
        <w:rPr>
          <w:sz w:val="28"/>
          <w:szCs w:val="28"/>
        </w:rPr>
        <w:t xml:space="preserve"> известными людьми своего края;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Практика: </w:t>
      </w:r>
      <w:r w:rsidRPr="0042793F">
        <w:rPr>
          <w:sz w:val="28"/>
          <w:szCs w:val="28"/>
        </w:rPr>
        <w:t>составление родословной семьи; поиск семейных реликвий; экскурсия «Несущая свет знаний»;</w:t>
      </w:r>
    </w:p>
    <w:p w:rsidR="00392A29" w:rsidRDefault="00392A29" w:rsidP="006460E0">
      <w:pPr>
        <w:tabs>
          <w:tab w:val="left" w:pos="4095"/>
        </w:tabs>
        <w:jc w:val="both"/>
      </w:pPr>
    </w:p>
    <w:p w:rsidR="00392A29" w:rsidRDefault="00392A29" w:rsidP="006460E0">
      <w:pPr>
        <w:tabs>
          <w:tab w:val="left" w:pos="4095"/>
        </w:tabs>
        <w:jc w:val="both"/>
      </w:pPr>
      <w:r w:rsidRPr="005D3F5A">
        <w:rPr>
          <w:b/>
          <w:bCs/>
          <w:color w:val="000000"/>
          <w:sz w:val="28"/>
          <w:szCs w:val="28"/>
          <w:shd w:val="clear" w:color="auto" w:fill="FFFFFF"/>
        </w:rPr>
        <w:t xml:space="preserve">Раздел </w:t>
      </w:r>
      <w:r w:rsidRPr="005D3F5A">
        <w:rPr>
          <w:b/>
          <w:bCs/>
          <w:color w:val="000000"/>
          <w:sz w:val="28"/>
          <w:szCs w:val="28"/>
          <w:shd w:val="clear" w:color="auto" w:fill="FFFFFF"/>
          <w:lang w:val="en-US"/>
        </w:rPr>
        <w:t>II</w:t>
      </w:r>
      <w:r w:rsidRPr="005D3F5A">
        <w:rPr>
          <w:b/>
          <w:bCs/>
          <w:color w:val="000000"/>
          <w:sz w:val="28"/>
          <w:szCs w:val="28"/>
          <w:shd w:val="clear" w:color="auto" w:fill="FFFFFF"/>
        </w:rPr>
        <w:t>. Памятники культуры нашего края.</w:t>
      </w:r>
    </w:p>
    <w:p w:rsidR="00392A29" w:rsidRPr="0042793F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Теория:  </w:t>
      </w:r>
      <w:r w:rsidRPr="0042793F">
        <w:rPr>
          <w:sz w:val="28"/>
          <w:szCs w:val="28"/>
        </w:rPr>
        <w:t>знакомство с памятниками культуры нашего края;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Практика: </w:t>
      </w:r>
      <w:r w:rsidRPr="0042793F">
        <w:rPr>
          <w:sz w:val="28"/>
          <w:szCs w:val="28"/>
        </w:rPr>
        <w:t>экскурсия в церковь; сбор материала о памятниках культуры нашего края;</w:t>
      </w:r>
    </w:p>
    <w:p w:rsidR="00392A29" w:rsidRDefault="00392A29" w:rsidP="006460E0">
      <w:pPr>
        <w:tabs>
          <w:tab w:val="left" w:pos="4095"/>
        </w:tabs>
        <w:jc w:val="both"/>
      </w:pPr>
    </w:p>
    <w:p w:rsidR="00392A29" w:rsidRDefault="00392A29" w:rsidP="006460E0">
      <w:pPr>
        <w:tabs>
          <w:tab w:val="left" w:pos="4095"/>
        </w:tabs>
        <w:jc w:val="both"/>
      </w:pPr>
      <w:r w:rsidRPr="005D3F5A">
        <w:rPr>
          <w:b/>
          <w:bCs/>
          <w:sz w:val="28"/>
          <w:szCs w:val="28"/>
        </w:rPr>
        <w:t>Раздел III. Путь к победе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Теория: </w:t>
      </w:r>
      <w:r w:rsidRPr="0078194E">
        <w:rPr>
          <w:sz w:val="28"/>
          <w:szCs w:val="28"/>
        </w:rPr>
        <w:t>герои Великой отечественной войны нашего края;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Практика:</w:t>
      </w:r>
      <w:r w:rsidRPr="0042793F">
        <w:rPr>
          <w:sz w:val="28"/>
          <w:szCs w:val="28"/>
        </w:rPr>
        <w:t xml:space="preserve"> сбор материала о</w:t>
      </w:r>
      <w:r>
        <w:rPr>
          <w:sz w:val="28"/>
          <w:szCs w:val="28"/>
        </w:rPr>
        <w:t xml:space="preserve"> ветеранах;</w:t>
      </w:r>
    </w:p>
    <w:p w:rsidR="00392A29" w:rsidRDefault="00392A29" w:rsidP="006460E0">
      <w:pPr>
        <w:tabs>
          <w:tab w:val="left" w:pos="4095"/>
        </w:tabs>
        <w:jc w:val="both"/>
      </w:pPr>
    </w:p>
    <w:p w:rsidR="00392A29" w:rsidRDefault="00392A29" w:rsidP="006460E0">
      <w:pPr>
        <w:tabs>
          <w:tab w:val="left" w:pos="4095"/>
        </w:tabs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5D3F5A">
        <w:rPr>
          <w:b/>
          <w:bCs/>
          <w:sz w:val="28"/>
          <w:szCs w:val="28"/>
        </w:rPr>
        <w:t xml:space="preserve">Раздел </w:t>
      </w:r>
      <w:r w:rsidRPr="005D3F5A">
        <w:rPr>
          <w:b/>
          <w:bCs/>
          <w:sz w:val="28"/>
          <w:szCs w:val="28"/>
          <w:lang w:val="en-US"/>
        </w:rPr>
        <w:t>IV</w:t>
      </w:r>
      <w:r w:rsidRPr="005D3F5A">
        <w:rPr>
          <w:b/>
          <w:bCs/>
          <w:sz w:val="28"/>
          <w:szCs w:val="28"/>
        </w:rPr>
        <w:t xml:space="preserve">. </w:t>
      </w:r>
      <w:r w:rsidRPr="005D3F5A">
        <w:rPr>
          <w:b/>
          <w:bCs/>
          <w:color w:val="000000"/>
          <w:sz w:val="28"/>
          <w:szCs w:val="28"/>
          <w:shd w:val="clear" w:color="auto" w:fill="FFFFFF"/>
        </w:rPr>
        <w:t>Тайны дворянских усадеб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Теория: </w:t>
      </w:r>
      <w:r w:rsidRPr="0078194E">
        <w:rPr>
          <w:sz w:val="28"/>
          <w:szCs w:val="28"/>
        </w:rPr>
        <w:t>знакомство с жизнью дворянских семей;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Практика</w:t>
      </w:r>
      <w:r w:rsidRPr="0078194E">
        <w:rPr>
          <w:sz w:val="28"/>
          <w:szCs w:val="28"/>
        </w:rPr>
        <w:t>: поиск исчезнувших деревень</w:t>
      </w:r>
      <w:r>
        <w:rPr>
          <w:sz w:val="28"/>
          <w:szCs w:val="28"/>
        </w:rPr>
        <w:t>;</w:t>
      </w:r>
    </w:p>
    <w:p w:rsidR="00392A29" w:rsidRDefault="00392A29" w:rsidP="006460E0">
      <w:pPr>
        <w:tabs>
          <w:tab w:val="left" w:pos="4095"/>
        </w:tabs>
        <w:jc w:val="both"/>
      </w:pPr>
    </w:p>
    <w:p w:rsidR="00392A29" w:rsidRDefault="00392A29" w:rsidP="006460E0">
      <w:pPr>
        <w:tabs>
          <w:tab w:val="left" w:pos="4095"/>
        </w:tabs>
        <w:jc w:val="both"/>
      </w:pPr>
      <w:r w:rsidRPr="00804728">
        <w:rPr>
          <w:b/>
          <w:bCs/>
          <w:sz w:val="28"/>
          <w:szCs w:val="28"/>
        </w:rPr>
        <w:t xml:space="preserve">Раздел </w:t>
      </w:r>
      <w:r w:rsidRPr="00804728">
        <w:rPr>
          <w:b/>
          <w:bCs/>
          <w:sz w:val="28"/>
          <w:szCs w:val="28"/>
          <w:lang w:val="en-US"/>
        </w:rPr>
        <w:t>V</w:t>
      </w:r>
      <w:r w:rsidRPr="00804728">
        <w:rPr>
          <w:b/>
          <w:bCs/>
          <w:sz w:val="28"/>
          <w:szCs w:val="28"/>
        </w:rPr>
        <w:t>. Описание деревень Аксубаевского района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Теория: </w:t>
      </w:r>
      <w:r w:rsidRPr="0078194E">
        <w:rPr>
          <w:sz w:val="28"/>
          <w:szCs w:val="28"/>
        </w:rPr>
        <w:t>историко-географическое описание деревень;</w:t>
      </w:r>
    </w:p>
    <w:p w:rsidR="00392A29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Практика: </w:t>
      </w:r>
      <w:r w:rsidRPr="0078194E">
        <w:rPr>
          <w:sz w:val="28"/>
          <w:szCs w:val="28"/>
        </w:rPr>
        <w:t>сбор материала о малых деревнях; презентация работ; проведение школьной</w:t>
      </w:r>
      <w:r>
        <w:rPr>
          <w:sz w:val="28"/>
          <w:szCs w:val="28"/>
        </w:rPr>
        <w:t xml:space="preserve"> </w:t>
      </w:r>
      <w:r w:rsidRPr="0078194E">
        <w:rPr>
          <w:sz w:val="28"/>
          <w:szCs w:val="28"/>
        </w:rPr>
        <w:t>конференции.</w:t>
      </w:r>
    </w:p>
    <w:p w:rsidR="00392A29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</w:p>
    <w:p w:rsidR="00392A29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  <w:r>
        <w:rPr>
          <w:sz w:val="28"/>
          <w:szCs w:val="28"/>
        </w:rPr>
        <w:t>3 год обучения.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 w:rsidRPr="00DE7CE1">
        <w:rPr>
          <w:b/>
          <w:bCs/>
          <w:sz w:val="28"/>
          <w:szCs w:val="28"/>
        </w:rPr>
        <w:t>Раздел 1. Моя малая Родина.</w:t>
      </w:r>
    </w:p>
    <w:p w:rsidR="00392A29" w:rsidRDefault="00392A29" w:rsidP="006460E0">
      <w:pPr>
        <w:tabs>
          <w:tab w:val="left" w:pos="4095"/>
        </w:tabs>
        <w:jc w:val="both"/>
        <w:rPr>
          <w:sz w:val="32"/>
          <w:szCs w:val="32"/>
        </w:rPr>
      </w:pPr>
      <w:r>
        <w:rPr>
          <w:sz w:val="28"/>
          <w:szCs w:val="28"/>
        </w:rPr>
        <w:t xml:space="preserve"> Теория: </w:t>
      </w:r>
      <w:r w:rsidRPr="002120CB">
        <w:rPr>
          <w:sz w:val="28"/>
          <w:szCs w:val="28"/>
        </w:rPr>
        <w:t>У карты Республики Татарстан</w:t>
      </w:r>
      <w:r>
        <w:rPr>
          <w:sz w:val="28"/>
          <w:szCs w:val="28"/>
        </w:rPr>
        <w:t xml:space="preserve">. </w:t>
      </w:r>
      <w:r w:rsidRPr="002120CB">
        <w:rPr>
          <w:sz w:val="32"/>
          <w:szCs w:val="32"/>
        </w:rPr>
        <w:t>Имя дома моего.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Природа родного края.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Большие и малые поселения.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 xml:space="preserve">Мы вместе единая </w:t>
      </w:r>
      <w:r w:rsidRPr="00B373F6">
        <w:rPr>
          <w:sz w:val="28"/>
          <w:szCs w:val="28"/>
        </w:rPr>
        <w:t>Теория:</w:t>
      </w:r>
      <w:r>
        <w:rPr>
          <w:sz w:val="28"/>
          <w:szCs w:val="28"/>
        </w:rPr>
        <w:t xml:space="preserve"> </w:t>
      </w:r>
      <w:r w:rsidRPr="002120CB">
        <w:rPr>
          <w:sz w:val="32"/>
          <w:szCs w:val="32"/>
        </w:rPr>
        <w:t>семья</w:t>
      </w:r>
      <w:r>
        <w:rPr>
          <w:sz w:val="32"/>
          <w:szCs w:val="32"/>
        </w:rPr>
        <w:t xml:space="preserve">. </w:t>
      </w:r>
      <w:r w:rsidRPr="002120CB">
        <w:rPr>
          <w:sz w:val="32"/>
          <w:szCs w:val="32"/>
        </w:rPr>
        <w:t>Символика Республики Татарстан.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Легенды и предания земли нашей.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Памятники устного народного творчества.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Праздники и обычаи.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Уклад жизни. Домострой.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Герои живут в нашей памяти.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Вклад аксубаевцев в историю и культуру России.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История и современность района.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Хранитель истории родного края.</w:t>
      </w:r>
    </w:p>
    <w:p w:rsidR="00392A29" w:rsidRDefault="00392A29" w:rsidP="006460E0">
      <w:pPr>
        <w:tabs>
          <w:tab w:val="left" w:pos="4095"/>
        </w:tabs>
        <w:jc w:val="both"/>
        <w:rPr>
          <w:sz w:val="32"/>
          <w:szCs w:val="32"/>
        </w:rPr>
      </w:pPr>
      <w:r>
        <w:rPr>
          <w:sz w:val="28"/>
          <w:szCs w:val="28"/>
        </w:rPr>
        <w:t>Практика: С</w:t>
      </w:r>
      <w:r w:rsidRPr="0042793F">
        <w:rPr>
          <w:sz w:val="28"/>
          <w:szCs w:val="28"/>
        </w:rPr>
        <w:t>бор материала</w:t>
      </w:r>
      <w:r>
        <w:rPr>
          <w:sz w:val="28"/>
          <w:szCs w:val="28"/>
        </w:rPr>
        <w:t>.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 w:rsidRPr="00C87FB0">
        <w:rPr>
          <w:b/>
          <w:bCs/>
          <w:sz w:val="28"/>
          <w:szCs w:val="28"/>
        </w:rPr>
        <w:t>Раздел 2. Казань- наша столица.</w:t>
      </w:r>
    </w:p>
    <w:p w:rsidR="00392A29" w:rsidRDefault="00392A29" w:rsidP="006460E0">
      <w:pPr>
        <w:tabs>
          <w:tab w:val="left" w:pos="4095"/>
        </w:tabs>
        <w:jc w:val="both"/>
        <w:rPr>
          <w:sz w:val="32"/>
          <w:szCs w:val="32"/>
        </w:rPr>
      </w:pPr>
      <w:r w:rsidRPr="002120CB">
        <w:rPr>
          <w:sz w:val="32"/>
          <w:szCs w:val="32"/>
        </w:rPr>
        <w:t>Казань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-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исторический город.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Казань-столица нашего края.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Казань-столица нашего края.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Казань в годы Великой Отечественной войны.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Ветераны войны в городе Казань.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Памятники Казани.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Памятные знаки Казани.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Исторические места города.</w:t>
      </w:r>
    </w:p>
    <w:p w:rsidR="00392A29" w:rsidRDefault="00392A29" w:rsidP="006460E0">
      <w:pPr>
        <w:tabs>
          <w:tab w:val="left" w:pos="4095"/>
        </w:tabs>
        <w:jc w:val="both"/>
        <w:rPr>
          <w:sz w:val="32"/>
          <w:szCs w:val="32"/>
        </w:rPr>
      </w:pPr>
      <w:r>
        <w:rPr>
          <w:sz w:val="28"/>
          <w:szCs w:val="28"/>
        </w:rPr>
        <w:t>Практика: С</w:t>
      </w:r>
      <w:r w:rsidRPr="0042793F">
        <w:rPr>
          <w:sz w:val="28"/>
          <w:szCs w:val="28"/>
        </w:rPr>
        <w:t>бор материала</w:t>
      </w:r>
      <w:r>
        <w:rPr>
          <w:sz w:val="28"/>
          <w:szCs w:val="28"/>
        </w:rPr>
        <w:t>.</w:t>
      </w:r>
    </w:p>
    <w:p w:rsidR="00392A29" w:rsidRDefault="00392A29" w:rsidP="006460E0">
      <w:pPr>
        <w:tabs>
          <w:tab w:val="left" w:pos="4095"/>
        </w:tabs>
        <w:jc w:val="both"/>
        <w:rPr>
          <w:sz w:val="32"/>
          <w:szCs w:val="32"/>
        </w:rPr>
      </w:pP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28"/>
          <w:szCs w:val="28"/>
        </w:rPr>
      </w:pPr>
      <w:r w:rsidRPr="00C87FB0">
        <w:rPr>
          <w:b/>
          <w:bCs/>
          <w:sz w:val="28"/>
          <w:szCs w:val="28"/>
        </w:rPr>
        <w:t>Раздел 3. Путешествие по городам.</w:t>
      </w:r>
    </w:p>
    <w:p w:rsidR="00392A29" w:rsidRDefault="00392A29" w:rsidP="006460E0">
      <w:pPr>
        <w:tabs>
          <w:tab w:val="left" w:pos="4095"/>
        </w:tabs>
        <w:jc w:val="both"/>
        <w:rPr>
          <w:sz w:val="32"/>
          <w:szCs w:val="32"/>
        </w:rPr>
      </w:pPr>
      <w:r>
        <w:rPr>
          <w:sz w:val="28"/>
          <w:szCs w:val="28"/>
        </w:rPr>
        <w:t xml:space="preserve">Теория: </w:t>
      </w:r>
      <w:r w:rsidRPr="002120CB">
        <w:rPr>
          <w:sz w:val="32"/>
          <w:szCs w:val="32"/>
        </w:rPr>
        <w:t>Казань-гордость нашей славы.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История г. Набережные Челны.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История города Альметьевск.</w:t>
      </w:r>
      <w:r>
        <w:rPr>
          <w:sz w:val="32"/>
          <w:szCs w:val="32"/>
        </w:rPr>
        <w:t xml:space="preserve"> </w:t>
      </w:r>
      <w:r w:rsidRPr="002120CB">
        <w:rPr>
          <w:sz w:val="32"/>
          <w:szCs w:val="32"/>
        </w:rPr>
        <w:t>История г. Чистополь.</w:t>
      </w:r>
      <w:r>
        <w:rPr>
          <w:sz w:val="32"/>
          <w:szCs w:val="32"/>
        </w:rPr>
        <w:t xml:space="preserve"> Современные города нашего края.</w:t>
      </w:r>
    </w:p>
    <w:p w:rsidR="00392A29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Практика: С</w:t>
      </w:r>
      <w:r w:rsidRPr="0042793F">
        <w:rPr>
          <w:sz w:val="28"/>
          <w:szCs w:val="28"/>
        </w:rPr>
        <w:t>бор материала</w:t>
      </w:r>
      <w:r>
        <w:rPr>
          <w:sz w:val="28"/>
          <w:szCs w:val="28"/>
        </w:rPr>
        <w:t>.</w:t>
      </w:r>
    </w:p>
    <w:p w:rsidR="00392A29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</w:p>
    <w:p w:rsidR="00392A29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  <w:r>
        <w:rPr>
          <w:sz w:val="28"/>
          <w:szCs w:val="28"/>
        </w:rPr>
        <w:t>4 год обучения.</w:t>
      </w:r>
    </w:p>
    <w:p w:rsidR="00392A29" w:rsidRDefault="00392A29" w:rsidP="006460E0">
      <w:pPr>
        <w:tabs>
          <w:tab w:val="left" w:pos="4095"/>
        </w:tabs>
        <w:jc w:val="both"/>
        <w:rPr>
          <w:sz w:val="28"/>
          <w:szCs w:val="28"/>
        </w:rPr>
      </w:pPr>
    </w:p>
    <w:p w:rsidR="00392A29" w:rsidRPr="00C75276" w:rsidRDefault="00392A29" w:rsidP="006460E0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Теория. </w:t>
      </w:r>
      <w:r w:rsidRPr="00C75276">
        <w:rPr>
          <w:b/>
          <w:bCs/>
          <w:sz w:val="28"/>
          <w:szCs w:val="28"/>
        </w:rPr>
        <w:t>Знаменитые реформаторы ХХ века: П.А. Столыпин, В.И. Ленин, И.В. Сталин, Н.С. Хрущев, А.Н. Косыгин, М.С. Горбачёв, Б.Н. Ельцин.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b/>
          <w:bCs/>
          <w:i/>
          <w:iCs/>
          <w:sz w:val="28"/>
          <w:szCs w:val="28"/>
        </w:rPr>
        <w:t xml:space="preserve">Лекция </w:t>
      </w:r>
      <w:r w:rsidRPr="00C75276">
        <w:rPr>
          <w:sz w:val="28"/>
          <w:szCs w:val="28"/>
        </w:rPr>
        <w:t xml:space="preserve">должна осветить реформаторскую деятельность выше перечисленных реформаторов. </w:t>
      </w:r>
      <w:r w:rsidRPr="00C75276">
        <w:rPr>
          <w:b/>
          <w:bCs/>
          <w:sz w:val="28"/>
          <w:szCs w:val="28"/>
        </w:rPr>
        <w:t>Герои Советского Союза во время ВОВ</w:t>
      </w:r>
      <w:r>
        <w:rPr>
          <w:b/>
          <w:bCs/>
          <w:sz w:val="28"/>
          <w:szCs w:val="28"/>
        </w:rPr>
        <w:t>.</w:t>
      </w:r>
    </w:p>
    <w:p w:rsidR="00392A29" w:rsidRDefault="00392A29" w:rsidP="006460E0">
      <w:pPr>
        <w:tabs>
          <w:tab w:val="left" w:pos="4095"/>
        </w:tabs>
        <w:jc w:val="both"/>
        <w:rPr>
          <w:sz w:val="32"/>
          <w:szCs w:val="32"/>
        </w:rPr>
      </w:pPr>
    </w:p>
    <w:p w:rsidR="00392A29" w:rsidRDefault="00392A29" w:rsidP="00CC1610">
      <w:pPr>
        <w:tabs>
          <w:tab w:val="left" w:pos="4095"/>
        </w:tabs>
        <w:rPr>
          <w:sz w:val="28"/>
          <w:szCs w:val="28"/>
        </w:rPr>
      </w:pPr>
      <w:r>
        <w:rPr>
          <w:sz w:val="28"/>
          <w:szCs w:val="28"/>
        </w:rPr>
        <w:t>Практика: Сбор материала.</w:t>
      </w: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</w:p>
    <w:p w:rsidR="00392A29" w:rsidRDefault="00392A29" w:rsidP="005F14BE">
      <w:pPr>
        <w:jc w:val="center"/>
        <w:rPr>
          <w:b/>
          <w:bCs/>
          <w:sz w:val="28"/>
          <w:szCs w:val="28"/>
        </w:rPr>
      </w:pPr>
      <w:r w:rsidRPr="0029593D">
        <w:rPr>
          <w:b/>
          <w:bCs/>
          <w:sz w:val="28"/>
          <w:szCs w:val="28"/>
        </w:rPr>
        <w:t>Учебно-тематический план</w:t>
      </w:r>
    </w:p>
    <w:p w:rsidR="00392A29" w:rsidRPr="005F14BE" w:rsidRDefault="00392A29" w:rsidP="005F14BE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1-ый год обучения (144 часа)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712"/>
        <w:gridCol w:w="3257"/>
        <w:gridCol w:w="1558"/>
        <w:gridCol w:w="877"/>
        <w:gridCol w:w="539"/>
        <w:gridCol w:w="361"/>
        <w:gridCol w:w="631"/>
        <w:gridCol w:w="142"/>
        <w:gridCol w:w="1386"/>
      </w:tblGrid>
      <w:tr w:rsidR="00392A29" w:rsidRPr="0029593D">
        <w:tc>
          <w:tcPr>
            <w:tcW w:w="713" w:type="dxa"/>
            <w:gridSpan w:val="2"/>
            <w:vMerge w:val="restart"/>
          </w:tcPr>
          <w:p w:rsidR="00392A29" w:rsidRPr="00622FE3" w:rsidRDefault="00392A29" w:rsidP="00622FE3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259" w:type="dxa"/>
            <w:vMerge w:val="restart"/>
          </w:tcPr>
          <w:p w:rsidR="00392A29" w:rsidRPr="008B43BE" w:rsidRDefault="00392A29" w:rsidP="00622F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3336" w:type="dxa"/>
            <w:gridSpan w:val="4"/>
          </w:tcPr>
          <w:p w:rsidR="00392A29" w:rsidRPr="0029593D" w:rsidRDefault="00392A29" w:rsidP="00622F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</w:t>
            </w:r>
            <w:r w:rsidRPr="0029593D">
              <w:rPr>
                <w:sz w:val="28"/>
                <w:szCs w:val="28"/>
              </w:rPr>
              <w:t>во часов</w:t>
            </w:r>
          </w:p>
        </w:tc>
        <w:tc>
          <w:tcPr>
            <w:tcW w:w="2160" w:type="dxa"/>
            <w:gridSpan w:val="3"/>
            <w:vMerge w:val="restart"/>
          </w:tcPr>
          <w:p w:rsidR="00392A29" w:rsidRDefault="00392A29" w:rsidP="00622F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аттестации/контроля</w:t>
            </w:r>
          </w:p>
          <w:p w:rsidR="00392A29" w:rsidRPr="0029593D" w:rsidRDefault="00392A29" w:rsidP="00622FE3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trHeight w:val="480"/>
        </w:trPr>
        <w:tc>
          <w:tcPr>
            <w:tcW w:w="713" w:type="dxa"/>
            <w:gridSpan w:val="2"/>
            <w:vMerge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3259" w:type="dxa"/>
            <w:vMerge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теория</w:t>
            </w:r>
          </w:p>
        </w:tc>
        <w:tc>
          <w:tcPr>
            <w:tcW w:w="877" w:type="dxa"/>
          </w:tcPr>
          <w:p w:rsidR="00392A29" w:rsidRPr="0029593D" w:rsidRDefault="00392A29" w:rsidP="00622FE3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практика</w:t>
            </w:r>
          </w:p>
        </w:tc>
        <w:tc>
          <w:tcPr>
            <w:tcW w:w="900" w:type="dxa"/>
            <w:gridSpan w:val="2"/>
          </w:tcPr>
          <w:p w:rsidR="00392A29" w:rsidRPr="0029593D" w:rsidRDefault="00392A29" w:rsidP="005F14BE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всего</w:t>
            </w:r>
          </w:p>
        </w:tc>
        <w:tc>
          <w:tcPr>
            <w:tcW w:w="2160" w:type="dxa"/>
            <w:gridSpan w:val="3"/>
            <w:vMerge/>
          </w:tcPr>
          <w:p w:rsidR="00392A29" w:rsidRPr="0029593D" w:rsidRDefault="00392A29" w:rsidP="005F14BE">
            <w:pPr>
              <w:rPr>
                <w:sz w:val="28"/>
                <w:szCs w:val="28"/>
              </w:rPr>
            </w:pPr>
          </w:p>
        </w:tc>
      </w:tr>
      <w:tr w:rsidR="00392A29" w:rsidRPr="0029593D">
        <w:trPr>
          <w:trHeight w:val="165"/>
        </w:trPr>
        <w:tc>
          <w:tcPr>
            <w:tcW w:w="9468" w:type="dxa"/>
            <w:gridSpan w:val="10"/>
          </w:tcPr>
          <w:p w:rsidR="00392A29" w:rsidRPr="00622FE3" w:rsidRDefault="00392A29" w:rsidP="005F14BE">
            <w:pPr>
              <w:rPr>
                <w:b/>
                <w:bCs/>
                <w:sz w:val="28"/>
                <w:szCs w:val="28"/>
              </w:rPr>
            </w:pPr>
            <w:r w:rsidRPr="00622FE3">
              <w:rPr>
                <w:b/>
                <w:bCs/>
                <w:sz w:val="28"/>
                <w:szCs w:val="28"/>
              </w:rPr>
              <w:t xml:space="preserve">Раздел </w:t>
            </w:r>
            <w:r w:rsidRPr="00622FE3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22FE3">
              <w:rPr>
                <w:b/>
                <w:bCs/>
                <w:sz w:val="28"/>
                <w:szCs w:val="28"/>
              </w:rPr>
              <w:t>. Краеведение-наука о родном крае</w:t>
            </w:r>
          </w:p>
        </w:tc>
      </w:tr>
      <w:tr w:rsidR="00392A29" w:rsidRPr="0029593D">
        <w:trPr>
          <w:trHeight w:val="841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Краеведение-наука о родном крае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7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60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Самостоятельное задание </w:t>
            </w:r>
          </w:p>
        </w:tc>
      </w:tr>
      <w:tr w:rsidR="00392A29" w:rsidRPr="0029593D"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3259" w:type="dxa"/>
          </w:tcPr>
          <w:p w:rsidR="00392A29" w:rsidRPr="0029593D" w:rsidRDefault="00392A29" w:rsidP="0017485B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Красотою славится наша земля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7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60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проектов </w:t>
            </w:r>
          </w:p>
        </w:tc>
      </w:tr>
      <w:tr w:rsidR="00392A29" w:rsidRPr="0029593D"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3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 xml:space="preserve">Аксубаевская земля 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7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60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Конкурсный проект</w:t>
            </w:r>
          </w:p>
        </w:tc>
      </w:tr>
      <w:tr w:rsidR="00392A29" w:rsidRPr="0029593D"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Наша жемчужина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7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60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trHeight w:val="270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5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Топонимика нашего района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7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60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</w:tr>
      <w:tr w:rsidR="00392A29" w:rsidRPr="0029593D">
        <w:trPr>
          <w:trHeight w:val="780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6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Река, давшая жизнь нашему городу.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7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60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trHeight w:val="171"/>
        </w:trPr>
        <w:tc>
          <w:tcPr>
            <w:tcW w:w="9468" w:type="dxa"/>
            <w:gridSpan w:val="10"/>
          </w:tcPr>
          <w:p w:rsidR="00392A29" w:rsidRPr="00622FE3" w:rsidRDefault="00392A29" w:rsidP="00622FE3">
            <w:pPr>
              <w:rPr>
                <w:b/>
                <w:bCs/>
                <w:sz w:val="28"/>
                <w:szCs w:val="28"/>
              </w:rPr>
            </w:pPr>
            <w:r w:rsidRPr="00622FE3">
              <w:rPr>
                <w:b/>
                <w:bCs/>
                <w:sz w:val="28"/>
                <w:szCs w:val="28"/>
              </w:rPr>
              <w:t xml:space="preserve">Раздел </w:t>
            </w:r>
            <w:r w:rsidRPr="00622FE3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622FE3">
              <w:rPr>
                <w:b/>
                <w:bCs/>
                <w:sz w:val="28"/>
                <w:szCs w:val="28"/>
              </w:rPr>
              <w:t>. Родной свой край люби и знай</w:t>
            </w:r>
          </w:p>
        </w:tc>
      </w:tr>
      <w:tr w:rsidR="00392A29" w:rsidRPr="0029593D">
        <w:trPr>
          <w:trHeight w:val="288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7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Наш дом родной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trHeight w:val="204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8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Откуда пошел мой род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Конкурсный проект</w:t>
            </w:r>
          </w:p>
        </w:tc>
      </w:tr>
      <w:tr w:rsidR="00392A29" w:rsidRPr="0029593D">
        <w:trPr>
          <w:trHeight w:val="315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9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Аксубаевская земля в литературе, живописи, музыке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trHeight w:val="255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10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Я и мой поселок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trHeight w:val="285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11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От чистого истока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trHeight w:val="711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12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392A29" w:rsidRPr="0029535E" w:rsidRDefault="00392A29" w:rsidP="0029535E">
            <w:pPr>
              <w:rPr>
                <w:sz w:val="28"/>
                <w:szCs w:val="28"/>
                <w:lang w:val="en-US"/>
              </w:rPr>
            </w:pPr>
            <w:r w:rsidRPr="0029593D">
              <w:rPr>
                <w:sz w:val="28"/>
                <w:szCs w:val="28"/>
              </w:rPr>
              <w:t>Создатель великого толкового словаря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</w:tr>
      <w:tr w:rsidR="00392A29" w:rsidRPr="0029593D">
        <w:trPr>
          <w:trHeight w:val="930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13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С чего все начиналось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</w:tr>
      <w:tr w:rsidR="00392A29" w:rsidRPr="0029593D">
        <w:trPr>
          <w:trHeight w:val="255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14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Здесь пыль веков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trHeight w:val="285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15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О чем рассказали книги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trHeight w:val="795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16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Первые русские поселения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trHeight w:val="156"/>
        </w:trPr>
        <w:tc>
          <w:tcPr>
            <w:tcW w:w="9468" w:type="dxa"/>
            <w:gridSpan w:val="10"/>
          </w:tcPr>
          <w:p w:rsidR="00392A29" w:rsidRPr="0029593D" w:rsidRDefault="00392A29" w:rsidP="00234765">
            <w:pPr>
              <w:rPr>
                <w:sz w:val="28"/>
                <w:szCs w:val="28"/>
              </w:rPr>
            </w:pPr>
            <w:r w:rsidRPr="00622FE3">
              <w:rPr>
                <w:b/>
                <w:bCs/>
                <w:sz w:val="28"/>
                <w:szCs w:val="28"/>
              </w:rPr>
              <w:t xml:space="preserve">Раздел </w:t>
            </w:r>
            <w:r w:rsidRPr="00622FE3">
              <w:rPr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22FE3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622FE3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 xml:space="preserve"> Человек и история</w:t>
            </w:r>
          </w:p>
        </w:tc>
      </w:tr>
      <w:tr w:rsidR="00392A29" w:rsidRPr="0029593D">
        <w:trPr>
          <w:trHeight w:val="255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17</w:t>
            </w:r>
          </w:p>
        </w:tc>
        <w:tc>
          <w:tcPr>
            <w:tcW w:w="3259" w:type="dxa"/>
          </w:tcPr>
          <w:p w:rsidR="00392A29" w:rsidRPr="0029593D" w:rsidRDefault="00392A29" w:rsidP="005E0BBB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 xml:space="preserve">Вся власть Советам! 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9045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Конкурсный проект</w:t>
            </w:r>
          </w:p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trHeight w:val="279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18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Я не участвую в войне, война участвует во мне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trHeight w:val="258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19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О чем рассказали фотографии из семейного альбома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trHeight w:val="735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20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История моей страны в названиях улиц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trHeight w:val="216"/>
        </w:trPr>
        <w:tc>
          <w:tcPr>
            <w:tcW w:w="9468" w:type="dxa"/>
            <w:gridSpan w:val="10"/>
          </w:tcPr>
          <w:p w:rsidR="00392A29" w:rsidRPr="00234765" w:rsidRDefault="00392A29" w:rsidP="00234765">
            <w:pPr>
              <w:rPr>
                <w:b/>
                <w:bCs/>
                <w:sz w:val="28"/>
                <w:szCs w:val="28"/>
              </w:rPr>
            </w:pPr>
            <w:r w:rsidRPr="00234765">
              <w:rPr>
                <w:b/>
                <w:bCs/>
                <w:sz w:val="28"/>
                <w:szCs w:val="28"/>
              </w:rPr>
              <w:t xml:space="preserve">Раздел </w:t>
            </w:r>
            <w:r w:rsidRPr="00234765">
              <w:rPr>
                <w:b/>
                <w:bCs/>
                <w:sz w:val="28"/>
                <w:szCs w:val="28"/>
                <w:lang w:val="en-US"/>
              </w:rPr>
              <w:t>IV</w:t>
            </w:r>
            <w:r w:rsidRPr="00234765">
              <w:rPr>
                <w:b/>
                <w:bCs/>
                <w:sz w:val="28"/>
                <w:szCs w:val="28"/>
              </w:rPr>
              <w:t>. Наш край в произведениях</w:t>
            </w:r>
          </w:p>
        </w:tc>
      </w:tr>
      <w:tr w:rsidR="00392A29" w:rsidRPr="0029593D">
        <w:trPr>
          <w:trHeight w:val="240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21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Рассказ о великом семьянине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trHeight w:val="435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22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 xml:space="preserve">Человек своего времени 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Конкурсный проект</w:t>
            </w:r>
          </w:p>
        </w:tc>
      </w:tr>
      <w:tr w:rsidR="00392A29" w:rsidRPr="0029593D">
        <w:trPr>
          <w:trHeight w:val="378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23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Народные писатели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trHeight w:val="315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24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Будем знакомы, Музей Хасана Туфана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trHeight w:val="339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25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sz w:val="28"/>
                <w:szCs w:val="28"/>
                <w:lang w:val="en-US"/>
              </w:rPr>
            </w:pPr>
            <w:r w:rsidRPr="0029593D">
              <w:rPr>
                <w:sz w:val="28"/>
                <w:szCs w:val="28"/>
              </w:rPr>
              <w:t>Летописец истории родного края</w:t>
            </w:r>
          </w:p>
          <w:p w:rsidR="00392A29" w:rsidRPr="0029535E" w:rsidRDefault="00392A29" w:rsidP="0045475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Конкурсный проект</w:t>
            </w:r>
          </w:p>
        </w:tc>
      </w:tr>
      <w:tr w:rsidR="00392A29" w:rsidRPr="0029593D">
        <w:trPr>
          <w:trHeight w:val="303"/>
        </w:trPr>
        <w:tc>
          <w:tcPr>
            <w:tcW w:w="713" w:type="dxa"/>
            <w:gridSpan w:val="2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26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Ими гордится наш район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300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27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«Не позволяй душе лениться»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840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28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Добро создаваемое добрыми руками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gridBefore w:val="1"/>
          <w:trHeight w:val="111"/>
        </w:trPr>
        <w:tc>
          <w:tcPr>
            <w:tcW w:w="9468" w:type="dxa"/>
            <w:gridSpan w:val="9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</w:p>
          <w:p w:rsidR="00392A29" w:rsidRPr="00234765" w:rsidRDefault="00392A29" w:rsidP="00234765">
            <w:pPr>
              <w:rPr>
                <w:sz w:val="28"/>
                <w:szCs w:val="28"/>
              </w:rPr>
            </w:pPr>
            <w:r w:rsidRPr="00234765">
              <w:rPr>
                <w:b/>
                <w:bCs/>
                <w:sz w:val="28"/>
                <w:szCs w:val="28"/>
              </w:rPr>
              <w:t xml:space="preserve">Раздел </w:t>
            </w:r>
            <w:r w:rsidRPr="00234765">
              <w:rPr>
                <w:b/>
                <w:bCs/>
                <w:sz w:val="28"/>
                <w:szCs w:val="28"/>
                <w:lang w:val="en-US"/>
              </w:rPr>
              <w:t>V</w:t>
            </w:r>
            <w:r>
              <w:rPr>
                <w:b/>
                <w:bCs/>
                <w:sz w:val="28"/>
                <w:szCs w:val="28"/>
              </w:rPr>
              <w:t>. Человек в истории</w:t>
            </w:r>
          </w:p>
        </w:tc>
      </w:tr>
      <w:tr w:rsidR="00392A29" w:rsidRPr="0029593D">
        <w:trPr>
          <w:gridBefore w:val="1"/>
          <w:trHeight w:val="315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29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Люди в белых халатах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gridBefore w:val="1"/>
          <w:trHeight w:val="699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30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У каждого своя судьба.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gridBefore w:val="1"/>
          <w:trHeight w:val="315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31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Гордое звание – учитель.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315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32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 xml:space="preserve">    Человек своего времени.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315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33</w:t>
            </w:r>
          </w:p>
        </w:tc>
        <w:tc>
          <w:tcPr>
            <w:tcW w:w="3259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Не позволяй душе лениться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1500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34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Историко-географическое описание Аксубаевского района.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2</w:t>
            </w: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gridBefore w:val="1"/>
          <w:trHeight w:val="95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в истории. ХХ век</w:t>
            </w:r>
          </w:p>
          <w:p w:rsidR="00392A29" w:rsidRPr="0029593D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gridBefore w:val="1"/>
          <w:trHeight w:val="690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259" w:type="dxa"/>
          </w:tcPr>
          <w:p w:rsidR="00392A29" w:rsidRPr="0029593D" w:rsidRDefault="00392A29" w:rsidP="00913A44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Подв</w:t>
            </w:r>
            <w:r>
              <w:rPr>
                <w:sz w:val="28"/>
                <w:szCs w:val="28"/>
              </w:rPr>
              <w:t>едение итогов</w:t>
            </w:r>
            <w:r w:rsidRPr="0029593D">
              <w:rPr>
                <w:sz w:val="28"/>
                <w:szCs w:val="28"/>
              </w:rPr>
              <w:t xml:space="preserve"> работы кружка</w:t>
            </w:r>
            <w:r>
              <w:rPr>
                <w:sz w:val="28"/>
                <w:szCs w:val="28"/>
              </w:rPr>
              <w:t xml:space="preserve"> за 1 год.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4</w:t>
            </w:r>
          </w:p>
        </w:tc>
        <w:tc>
          <w:tcPr>
            <w:tcW w:w="1529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gridBefore w:val="1"/>
          <w:trHeight w:val="690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392A29" w:rsidRPr="0029593D" w:rsidRDefault="00392A29" w:rsidP="00913A4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992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529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Before w:val="1"/>
          <w:trHeight w:val="165"/>
        </w:trPr>
        <w:tc>
          <w:tcPr>
            <w:tcW w:w="9468" w:type="dxa"/>
            <w:gridSpan w:val="9"/>
            <w:tcBorders>
              <w:left w:val="nil"/>
              <w:bottom w:val="nil"/>
              <w:right w:val="nil"/>
            </w:tcBorders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2347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92A29" w:rsidRDefault="00392A29" w:rsidP="00B4280F">
            <w:pPr>
              <w:rPr>
                <w:b/>
                <w:bCs/>
                <w:sz w:val="28"/>
                <w:szCs w:val="28"/>
              </w:rPr>
            </w:pPr>
          </w:p>
          <w:p w:rsidR="00392A29" w:rsidRDefault="00392A29" w:rsidP="00B4280F">
            <w:pPr>
              <w:rPr>
                <w:b/>
                <w:bCs/>
                <w:sz w:val="28"/>
                <w:szCs w:val="28"/>
              </w:rPr>
            </w:pPr>
          </w:p>
          <w:p w:rsidR="00392A29" w:rsidRDefault="00392A29" w:rsidP="00B4280F">
            <w:pPr>
              <w:rPr>
                <w:b/>
                <w:bCs/>
                <w:sz w:val="28"/>
                <w:szCs w:val="28"/>
              </w:rPr>
            </w:pPr>
          </w:p>
          <w:p w:rsidR="00392A29" w:rsidRDefault="00392A29" w:rsidP="00B4280F">
            <w:pPr>
              <w:rPr>
                <w:b/>
                <w:bCs/>
                <w:sz w:val="28"/>
                <w:szCs w:val="28"/>
              </w:rPr>
            </w:pPr>
          </w:p>
          <w:p w:rsidR="00392A29" w:rsidRDefault="00392A29" w:rsidP="00B4280F">
            <w:pPr>
              <w:rPr>
                <w:b/>
                <w:bCs/>
                <w:sz w:val="28"/>
                <w:szCs w:val="28"/>
              </w:rPr>
            </w:pPr>
          </w:p>
          <w:p w:rsidR="00392A29" w:rsidRDefault="00392A29" w:rsidP="00B4280F">
            <w:pPr>
              <w:rPr>
                <w:b/>
                <w:bCs/>
                <w:sz w:val="28"/>
                <w:szCs w:val="28"/>
              </w:rPr>
            </w:pPr>
          </w:p>
          <w:p w:rsidR="00392A29" w:rsidRPr="00234765" w:rsidRDefault="00392A29" w:rsidP="00B4280F">
            <w:pPr>
              <w:rPr>
                <w:b/>
                <w:bCs/>
                <w:sz w:val="28"/>
                <w:szCs w:val="28"/>
              </w:rPr>
            </w:pPr>
            <w:r w:rsidRPr="00234765">
              <w:rPr>
                <w:b/>
                <w:bCs/>
                <w:sz w:val="28"/>
                <w:szCs w:val="28"/>
              </w:rPr>
              <w:t>2 год обучения (216 часов)</w:t>
            </w:r>
          </w:p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Before w:val="1"/>
          <w:trHeight w:val="285"/>
        </w:trPr>
        <w:tc>
          <w:tcPr>
            <w:tcW w:w="713" w:type="dxa"/>
            <w:vMerge w:val="restart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259" w:type="dxa"/>
            <w:vMerge w:val="restart"/>
          </w:tcPr>
          <w:p w:rsidR="00392A29" w:rsidRPr="008B7C7B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темы, раздел</w:t>
            </w:r>
          </w:p>
        </w:tc>
        <w:tc>
          <w:tcPr>
            <w:tcW w:w="4109" w:type="dxa"/>
            <w:gridSpan w:val="6"/>
          </w:tcPr>
          <w:p w:rsidR="00392A29" w:rsidRPr="0029593D" w:rsidRDefault="00392A29" w:rsidP="008047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387" w:type="dxa"/>
            <w:vMerge w:val="restart"/>
          </w:tcPr>
          <w:p w:rsidR="00392A29" w:rsidRDefault="00392A29" w:rsidP="005D3F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аттестации/контроля</w:t>
            </w:r>
          </w:p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Before w:val="1"/>
          <w:trHeight w:val="450"/>
        </w:trPr>
        <w:tc>
          <w:tcPr>
            <w:tcW w:w="713" w:type="dxa"/>
            <w:vMerge/>
          </w:tcPr>
          <w:p w:rsidR="00392A29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3259" w:type="dxa"/>
            <w:vMerge/>
          </w:tcPr>
          <w:p w:rsidR="00392A29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теория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387" w:type="dxa"/>
            <w:vMerge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Before w:val="1"/>
          <w:trHeight w:val="195"/>
        </w:trPr>
        <w:tc>
          <w:tcPr>
            <w:tcW w:w="8081" w:type="dxa"/>
            <w:gridSpan w:val="8"/>
          </w:tcPr>
          <w:p w:rsidR="00392A29" w:rsidRPr="005D3F5A" w:rsidRDefault="00392A29" w:rsidP="005D3F5A">
            <w:pPr>
              <w:rPr>
                <w:b/>
                <w:bCs/>
                <w:sz w:val="28"/>
                <w:szCs w:val="28"/>
              </w:rPr>
            </w:pPr>
            <w:r w:rsidRPr="005D3F5A">
              <w:rPr>
                <w:b/>
                <w:bCs/>
                <w:sz w:val="28"/>
                <w:szCs w:val="28"/>
              </w:rPr>
              <w:t xml:space="preserve">Раздел </w:t>
            </w:r>
            <w:r w:rsidRPr="005D3F5A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5D3F5A">
              <w:rPr>
                <w:b/>
                <w:bCs/>
                <w:sz w:val="28"/>
                <w:szCs w:val="28"/>
              </w:rPr>
              <w:t>. Моя малая Родина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Before w:val="1"/>
          <w:trHeight w:val="43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59" w:type="dxa"/>
          </w:tcPr>
          <w:p w:rsidR="00392A29" w:rsidRPr="008B7C7B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Что изучает археолог</w:t>
            </w: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180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Мой дом. Родословная семьи</w:t>
            </w:r>
          </w:p>
          <w:p w:rsidR="00392A29" w:rsidRPr="008B7C7B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gridBefore w:val="1"/>
          <w:trHeight w:val="180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У меня есть своя история </w:t>
            </w:r>
          </w:p>
          <w:p w:rsidR="00392A29" w:rsidRPr="008B7C7B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180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Какие события прошлого отразились в истории моей семьи.</w:t>
            </w:r>
          </w:p>
          <w:p w:rsidR="00392A29" w:rsidRPr="008B7C7B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112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О чём могут рассказать семейные реликвии</w:t>
            </w:r>
          </w:p>
          <w:p w:rsidR="00392A29" w:rsidRPr="008B7C7B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gridBefore w:val="1"/>
          <w:trHeight w:val="180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Практическое занятие «Создание родословной»</w:t>
            </w:r>
          </w:p>
          <w:p w:rsidR="00392A29" w:rsidRPr="008B7C7B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gridBefore w:val="1"/>
          <w:trHeight w:val="97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Родная школа. Её история и традиции</w:t>
            </w:r>
          </w:p>
          <w:p w:rsidR="00392A29" w:rsidRPr="008B7C7B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180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Экскурсия «Несущая свет знаний»</w:t>
            </w:r>
          </w:p>
          <w:p w:rsidR="00392A29" w:rsidRPr="008B7C7B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142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Ветераны педагогического труда</w:t>
            </w:r>
          </w:p>
          <w:p w:rsidR="00392A29" w:rsidRPr="008B7C7B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</w:tr>
      <w:tr w:rsidR="00392A29" w:rsidRPr="0029593D">
        <w:trPr>
          <w:gridBefore w:val="1"/>
          <w:trHeight w:val="157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Наши</w:t>
            </w:r>
            <w:r w:rsidRPr="008B7C7B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школьные традиции</w:t>
            </w:r>
          </w:p>
          <w:p w:rsidR="00392A29" w:rsidRPr="008B7C7B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</w:tr>
      <w:tr w:rsidR="00392A29" w:rsidRPr="0029593D">
        <w:trPr>
          <w:gridBefore w:val="1"/>
          <w:trHeight w:val="180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Практическое занятие «Моя школа в будущем»</w:t>
            </w:r>
          </w:p>
          <w:p w:rsidR="00392A29" w:rsidRPr="008B7C7B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390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259" w:type="dxa"/>
          </w:tcPr>
          <w:p w:rsidR="00392A29" w:rsidRPr="008B7C7B" w:rsidRDefault="00392A29" w:rsidP="00454751">
            <w:pPr>
              <w:rPr>
                <w:sz w:val="28"/>
                <w:szCs w:val="28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Моя малая Родина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gridBefore w:val="1"/>
          <w:trHeight w:val="239"/>
        </w:trPr>
        <w:tc>
          <w:tcPr>
            <w:tcW w:w="9468" w:type="dxa"/>
            <w:gridSpan w:val="9"/>
          </w:tcPr>
          <w:p w:rsidR="00392A29" w:rsidRPr="005D3F5A" w:rsidRDefault="00392A29" w:rsidP="005D3F5A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D3F5A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Раздел </w:t>
            </w:r>
            <w:r w:rsidRPr="005D3F5A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  <w:r w:rsidRPr="005D3F5A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. Памятники культуры нашего края.</w:t>
            </w:r>
          </w:p>
        </w:tc>
      </w:tr>
      <w:tr w:rsidR="00392A29" w:rsidRPr="0029593D">
        <w:trPr>
          <w:gridBefore w:val="1"/>
          <w:trHeight w:val="127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Памятники истории вокруг нас</w:t>
            </w:r>
          </w:p>
          <w:p w:rsidR="00392A29" w:rsidRPr="008B7C7B" w:rsidRDefault="00392A29" w:rsidP="0045475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gridBefore w:val="1"/>
          <w:trHeight w:val="645"/>
        </w:trPr>
        <w:tc>
          <w:tcPr>
            <w:tcW w:w="713" w:type="dxa"/>
          </w:tcPr>
          <w:p w:rsidR="00392A29" w:rsidRPr="0029593D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259" w:type="dxa"/>
          </w:tcPr>
          <w:p w:rsidR="00392A29" w:rsidRPr="008B7C7B" w:rsidRDefault="00392A29" w:rsidP="00454751">
            <w:pPr>
              <w:rPr>
                <w:sz w:val="28"/>
                <w:szCs w:val="28"/>
              </w:rPr>
            </w:pPr>
            <w:r w:rsidRPr="008B7C7B">
              <w:rPr>
                <w:color w:val="000000"/>
                <w:sz w:val="28"/>
                <w:szCs w:val="28"/>
                <w:shd w:val="clear" w:color="auto" w:fill="FFFFFF"/>
              </w:rPr>
              <w:t>Письменные источники по истории нашего края</w:t>
            </w:r>
          </w:p>
        </w:tc>
        <w:tc>
          <w:tcPr>
            <w:tcW w:w="1559" w:type="dxa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Pr="0029593D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Pr="0029593D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180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13A44">
              <w:rPr>
                <w:color w:val="000000"/>
                <w:sz w:val="28"/>
                <w:szCs w:val="28"/>
                <w:shd w:val="clear" w:color="auto" w:fill="FFFFFF"/>
              </w:rPr>
              <w:t>Легенды нашей земли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127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259" w:type="dxa"/>
          </w:tcPr>
          <w:p w:rsidR="00392A29" w:rsidRDefault="00392A29" w:rsidP="0090458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Памятники культуры нашего края.</w:t>
            </w:r>
          </w:p>
          <w:p w:rsidR="00392A29" w:rsidRPr="00913A44" w:rsidRDefault="00392A29" w:rsidP="0090458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142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13A44">
              <w:rPr>
                <w:color w:val="000000"/>
                <w:sz w:val="28"/>
                <w:szCs w:val="28"/>
                <w:shd w:val="clear" w:color="auto" w:fill="FFFFFF"/>
              </w:rPr>
              <w:t>Экскурсия в церковь «Иконы нашего храма»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142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13A44">
              <w:rPr>
                <w:color w:val="000000"/>
                <w:sz w:val="28"/>
                <w:szCs w:val="28"/>
                <w:shd w:val="clear" w:color="auto" w:fill="FFFFFF"/>
              </w:rPr>
              <w:t>Льноводный край: прошлое и настоящее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112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Экскурсия в Аксубаевский </w:t>
            </w:r>
            <w:r w:rsidRPr="00913A44">
              <w:rPr>
                <w:color w:val="000000"/>
                <w:sz w:val="28"/>
                <w:szCs w:val="28"/>
                <w:shd w:val="clear" w:color="auto" w:fill="FFFFFF"/>
              </w:rPr>
              <w:t> краеведческий музей «Что могут рассказать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13A44">
              <w:rPr>
                <w:color w:val="000000"/>
                <w:sz w:val="28"/>
                <w:szCs w:val="28"/>
                <w:shd w:val="clear" w:color="auto" w:fill="FFFFFF"/>
              </w:rPr>
              <w:t> старые вещи»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gridBefore w:val="1"/>
          <w:trHeight w:val="19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13A44">
              <w:rPr>
                <w:color w:val="000000"/>
                <w:sz w:val="28"/>
                <w:szCs w:val="28"/>
                <w:shd w:val="clear" w:color="auto" w:fill="FFFFFF"/>
              </w:rPr>
              <w:t>Во имя любимой 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13A44">
              <w:rPr>
                <w:color w:val="000000"/>
                <w:sz w:val="28"/>
                <w:szCs w:val="28"/>
                <w:shd w:val="clear" w:color="auto" w:fill="FFFFFF"/>
              </w:rPr>
              <w:t>Отчизны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210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13A44">
              <w:rPr>
                <w:color w:val="000000"/>
                <w:sz w:val="28"/>
                <w:szCs w:val="28"/>
                <w:shd w:val="clear" w:color="auto" w:fill="FFFFFF"/>
              </w:rPr>
              <w:t>Наши земляки – участники Великой Отечественной войны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16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13A44">
              <w:rPr>
                <w:color w:val="000000"/>
                <w:sz w:val="28"/>
                <w:szCs w:val="28"/>
                <w:shd w:val="clear" w:color="auto" w:fill="FFFFFF"/>
              </w:rPr>
              <w:t>Практическое занятие «Настоящее и будущее моего села»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420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Улицы моего села.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210"/>
        </w:trPr>
        <w:tc>
          <w:tcPr>
            <w:tcW w:w="9468" w:type="dxa"/>
            <w:gridSpan w:val="9"/>
          </w:tcPr>
          <w:p w:rsidR="00392A29" w:rsidRPr="005D3F5A" w:rsidRDefault="00392A29" w:rsidP="005D3F5A">
            <w:pPr>
              <w:rPr>
                <w:b/>
                <w:bCs/>
                <w:sz w:val="28"/>
                <w:szCs w:val="28"/>
              </w:rPr>
            </w:pPr>
            <w:r w:rsidRPr="005D3F5A">
              <w:rPr>
                <w:b/>
                <w:bCs/>
                <w:sz w:val="28"/>
                <w:szCs w:val="28"/>
              </w:rPr>
              <w:t xml:space="preserve">Раздел III. Путь к победе </w:t>
            </w:r>
          </w:p>
        </w:tc>
      </w:tr>
      <w:tr w:rsidR="00392A29" w:rsidRPr="0029593D">
        <w:trPr>
          <w:gridBefore w:val="1"/>
          <w:trHeight w:val="142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259" w:type="dxa"/>
          </w:tcPr>
          <w:p w:rsidR="00392A29" w:rsidRPr="00F77003" w:rsidRDefault="00392A29" w:rsidP="00F77003">
            <w:pPr>
              <w:rPr>
                <w:color w:val="000000"/>
                <w:sz w:val="28"/>
                <w:szCs w:val="28"/>
              </w:rPr>
            </w:pPr>
            <w:r w:rsidRPr="00F77003">
              <w:rPr>
                <w:color w:val="000000"/>
                <w:sz w:val="28"/>
                <w:szCs w:val="28"/>
              </w:rPr>
              <w:t>Вклад земляков в победу над врагом.</w:t>
            </w:r>
          </w:p>
          <w:p w:rsidR="00392A29" w:rsidRPr="00F77003" w:rsidRDefault="00392A29" w:rsidP="00F7700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gridBefore w:val="1"/>
          <w:trHeight w:val="210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13A44">
              <w:rPr>
                <w:color w:val="000000"/>
                <w:sz w:val="28"/>
                <w:szCs w:val="28"/>
                <w:shd w:val="clear" w:color="auto" w:fill="FFFFFF"/>
              </w:rPr>
              <w:t>Как наши предки свою землю защищали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gridBefore w:val="1"/>
          <w:trHeight w:val="16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259" w:type="dxa"/>
          </w:tcPr>
          <w:p w:rsidR="00392A29" w:rsidRDefault="00392A29" w:rsidP="00EA5C8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Парни и девушки с нашей улицы.</w:t>
            </w:r>
          </w:p>
          <w:p w:rsidR="00392A29" w:rsidRPr="00913A44" w:rsidRDefault="00392A29" w:rsidP="00EA5C8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142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259" w:type="dxa"/>
          </w:tcPr>
          <w:p w:rsidR="00392A29" w:rsidRDefault="00392A29" w:rsidP="00EA5C8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Продолжая традиции отцов.</w:t>
            </w:r>
          </w:p>
          <w:p w:rsidR="00392A29" w:rsidRPr="00913A44" w:rsidRDefault="00392A29" w:rsidP="00EA5C8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</w:tr>
      <w:tr w:rsidR="00392A29" w:rsidRPr="0029593D">
        <w:trPr>
          <w:gridBefore w:val="1"/>
          <w:trHeight w:val="22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259" w:type="dxa"/>
          </w:tcPr>
          <w:p w:rsidR="00392A29" w:rsidRDefault="00392A29" w:rsidP="00EA5C8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Патриоты нашей Родины.</w:t>
            </w:r>
          </w:p>
          <w:p w:rsidR="00392A29" w:rsidRPr="00913A44" w:rsidRDefault="00392A29" w:rsidP="00EA5C8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9593D">
        <w:trPr>
          <w:gridBefore w:val="1"/>
          <w:trHeight w:val="19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259" w:type="dxa"/>
          </w:tcPr>
          <w:p w:rsidR="00392A29" w:rsidRDefault="00392A29" w:rsidP="00EA5C8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Защитники нашей Родины</w:t>
            </w:r>
          </w:p>
          <w:p w:rsidR="00392A29" w:rsidRPr="00913A44" w:rsidRDefault="00392A29" w:rsidP="00EA5C8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</w:tr>
      <w:tr w:rsidR="00392A29" w:rsidRPr="0029593D">
        <w:trPr>
          <w:gridBefore w:val="1"/>
          <w:trHeight w:val="157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Путь к Победе.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40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259" w:type="dxa"/>
          </w:tcPr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13A44">
              <w:rPr>
                <w:color w:val="000000"/>
                <w:sz w:val="28"/>
                <w:szCs w:val="28"/>
                <w:shd w:val="clear" w:color="auto" w:fill="FFFFFF"/>
              </w:rPr>
              <w:t>За землю русскую</w:t>
            </w: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</w:tr>
      <w:tr w:rsidR="00392A29" w:rsidRPr="0029593D">
        <w:trPr>
          <w:gridBefore w:val="1"/>
          <w:trHeight w:val="43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Из истории первых школ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194"/>
        </w:trPr>
        <w:tc>
          <w:tcPr>
            <w:tcW w:w="9468" w:type="dxa"/>
            <w:gridSpan w:val="9"/>
          </w:tcPr>
          <w:p w:rsidR="00392A29" w:rsidRPr="005D3F5A" w:rsidRDefault="00392A29" w:rsidP="005D3F5A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D3F5A">
              <w:rPr>
                <w:b/>
                <w:bCs/>
                <w:sz w:val="28"/>
                <w:szCs w:val="28"/>
              </w:rPr>
              <w:t xml:space="preserve">Раздел </w:t>
            </w:r>
            <w:r w:rsidRPr="005D3F5A">
              <w:rPr>
                <w:b/>
                <w:bCs/>
                <w:sz w:val="28"/>
                <w:szCs w:val="28"/>
                <w:lang w:val="en-US"/>
              </w:rPr>
              <w:t>IV</w:t>
            </w:r>
            <w:r w:rsidRPr="005D3F5A">
              <w:rPr>
                <w:b/>
                <w:bCs/>
                <w:sz w:val="28"/>
                <w:szCs w:val="28"/>
              </w:rPr>
              <w:t xml:space="preserve">. </w:t>
            </w:r>
            <w:r w:rsidRPr="005D3F5A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Тайны дворянских усадеб.</w:t>
            </w:r>
          </w:p>
        </w:tc>
      </w:tr>
      <w:tr w:rsidR="00392A29" w:rsidRPr="0029593D">
        <w:trPr>
          <w:gridBefore w:val="1"/>
          <w:trHeight w:val="13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Булгарский  город- Меречен 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142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На перекрестке трех границ. 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16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Тайны дворянских усадеб.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Конкурсный проект</w:t>
            </w:r>
          </w:p>
        </w:tc>
      </w:tr>
      <w:tr w:rsidR="00392A29" w:rsidRPr="0029593D">
        <w:trPr>
          <w:gridBefore w:val="1"/>
          <w:trHeight w:val="142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Хутор королева.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Конкурсный проект</w:t>
            </w:r>
          </w:p>
        </w:tc>
      </w:tr>
      <w:tr w:rsidR="00392A29" w:rsidRPr="0029593D">
        <w:trPr>
          <w:gridBefore w:val="1"/>
          <w:trHeight w:val="97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Родина Романова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210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Поиск исчезнувших деревень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97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Человек своего времени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19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Историко-географическое описание Аксубаевского района 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Конкурсный проект</w:t>
            </w:r>
          </w:p>
        </w:tc>
      </w:tr>
      <w:tr w:rsidR="00392A29" w:rsidRPr="0029593D">
        <w:trPr>
          <w:gridBefore w:val="1"/>
          <w:trHeight w:val="112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259" w:type="dxa"/>
          </w:tcPr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У истоков культурной революции</w:t>
            </w: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180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Революционное преобразование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180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Развитие школьной системы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127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Единая трудовая школа 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82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Борьба с безграмотностью 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Before w:val="1"/>
          <w:trHeight w:val="64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3259" w:type="dxa"/>
          </w:tcPr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Культурно – просветительская работа</w:t>
            </w: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gridBefore w:val="1"/>
          <w:trHeight w:val="306"/>
        </w:trPr>
        <w:tc>
          <w:tcPr>
            <w:tcW w:w="9468" w:type="dxa"/>
            <w:gridSpan w:val="9"/>
          </w:tcPr>
          <w:p w:rsidR="00392A29" w:rsidRPr="00804728" w:rsidRDefault="00392A29" w:rsidP="00804728">
            <w:pPr>
              <w:rPr>
                <w:b/>
                <w:bCs/>
                <w:sz w:val="28"/>
                <w:szCs w:val="28"/>
              </w:rPr>
            </w:pPr>
            <w:r w:rsidRPr="00804728">
              <w:rPr>
                <w:b/>
                <w:bCs/>
                <w:sz w:val="28"/>
                <w:szCs w:val="28"/>
              </w:rPr>
              <w:t xml:space="preserve">Раздел </w:t>
            </w:r>
            <w:r w:rsidRPr="00804728">
              <w:rPr>
                <w:b/>
                <w:bCs/>
                <w:sz w:val="28"/>
                <w:szCs w:val="28"/>
                <w:lang w:val="en-US"/>
              </w:rPr>
              <w:t>V</w:t>
            </w:r>
            <w:r w:rsidRPr="00804728">
              <w:rPr>
                <w:b/>
                <w:bCs/>
                <w:sz w:val="28"/>
                <w:szCs w:val="28"/>
              </w:rPr>
              <w:t>. Описание деревень Аксубаевского района</w:t>
            </w:r>
          </w:p>
        </w:tc>
      </w:tr>
      <w:tr w:rsidR="00392A29" w:rsidRPr="0029593D">
        <w:trPr>
          <w:gridBefore w:val="1"/>
          <w:trHeight w:val="19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Моя малая Родина – Старые Савруши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16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Моя малая Родина – Старое Ибрайкино 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gridBefore w:val="1"/>
          <w:trHeight w:val="240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Моя малая Родина – Кривоозерки 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gridBefore w:val="1"/>
          <w:trHeight w:val="150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Моя малая Родина -  Старая Киреметь</w:t>
            </w:r>
          </w:p>
          <w:p w:rsidR="00392A29" w:rsidRPr="00913A44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22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Моя малая Родина – Новое Демкино</w:t>
            </w:r>
          </w:p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37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Человек в истории </w:t>
            </w:r>
          </w:p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gridBefore w:val="1"/>
          <w:trHeight w:val="254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259" w:type="dxa"/>
          </w:tcPr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Хасан Туфан – поэт;</w:t>
            </w:r>
          </w:p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Н. Думави - поэт</w:t>
            </w:r>
          </w:p>
          <w:p w:rsidR="00392A29" w:rsidRDefault="00392A29" w:rsidP="00454751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29593D">
        <w:trPr>
          <w:gridBefore w:val="1"/>
          <w:trHeight w:val="165"/>
        </w:trPr>
        <w:tc>
          <w:tcPr>
            <w:tcW w:w="713" w:type="dxa"/>
          </w:tcPr>
          <w:p w:rsidR="00392A29" w:rsidRDefault="00392A29" w:rsidP="004547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259" w:type="dxa"/>
          </w:tcPr>
          <w:p w:rsidR="00392A29" w:rsidRDefault="00392A29" w:rsidP="00913A44">
            <w:pPr>
              <w:rPr>
                <w:sz w:val="28"/>
                <w:szCs w:val="28"/>
              </w:rPr>
            </w:pPr>
            <w:r w:rsidRPr="00913A44">
              <w:rPr>
                <w:sz w:val="28"/>
                <w:szCs w:val="28"/>
              </w:rPr>
              <w:t xml:space="preserve">Подведение итогов работы кружка за </w:t>
            </w:r>
            <w:r>
              <w:rPr>
                <w:sz w:val="28"/>
                <w:szCs w:val="28"/>
              </w:rPr>
              <w:t>2</w:t>
            </w:r>
            <w:r w:rsidRPr="00913A44">
              <w:rPr>
                <w:sz w:val="28"/>
                <w:szCs w:val="28"/>
              </w:rPr>
              <w:t xml:space="preserve"> год.</w:t>
            </w:r>
          </w:p>
          <w:p w:rsidR="00392A29" w:rsidRPr="00913A44" w:rsidRDefault="00392A29" w:rsidP="00913A4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</w:tcPr>
          <w:p w:rsidR="00392A29" w:rsidRDefault="00392A29" w:rsidP="002959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7" w:type="dxa"/>
          </w:tcPr>
          <w:p w:rsidR="00392A29" w:rsidRDefault="00392A29" w:rsidP="00234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</w:tr>
    </w:tbl>
    <w:p w:rsidR="00392A29" w:rsidRDefault="00392A29" w:rsidP="00454751"/>
    <w:p w:rsidR="00392A29" w:rsidRPr="006E797F" w:rsidRDefault="00392A29" w:rsidP="00B37B36">
      <w:pPr>
        <w:tabs>
          <w:tab w:val="left" w:pos="409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3 год обучения 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2"/>
        <w:gridCol w:w="3174"/>
        <w:gridCol w:w="1455"/>
        <w:gridCol w:w="1324"/>
        <w:gridCol w:w="1067"/>
        <w:gridCol w:w="2368"/>
      </w:tblGrid>
      <w:tr w:rsidR="00392A29" w:rsidRPr="002120CB">
        <w:trPr>
          <w:trHeight w:val="434"/>
        </w:trPr>
        <w:tc>
          <w:tcPr>
            <w:tcW w:w="10080" w:type="dxa"/>
            <w:gridSpan w:val="6"/>
          </w:tcPr>
          <w:p w:rsidR="00392A29" w:rsidRPr="008E2214" w:rsidRDefault="00392A29" w:rsidP="008E2214">
            <w:pPr>
              <w:tabs>
                <w:tab w:val="left" w:pos="4095"/>
              </w:tabs>
              <w:rPr>
                <w:b/>
                <w:bCs/>
                <w:sz w:val="28"/>
                <w:szCs w:val="28"/>
              </w:rPr>
            </w:pPr>
            <w:r w:rsidRPr="008E2214">
              <w:rPr>
                <w:b/>
                <w:bCs/>
                <w:sz w:val="28"/>
                <w:szCs w:val="28"/>
              </w:rPr>
              <w:t>Раздел 1. Моя малая Родина.</w:t>
            </w:r>
          </w:p>
        </w:tc>
      </w:tr>
      <w:tr w:rsidR="00392A29" w:rsidRPr="002120CB">
        <w:trPr>
          <w:trHeight w:val="204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1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У карты Республики Татарстан.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Беседа.</w:t>
            </w:r>
          </w:p>
        </w:tc>
      </w:tr>
      <w:tr w:rsidR="00392A29" w:rsidRPr="002120CB"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2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E2214">
              <w:rPr>
                <w:sz w:val="32"/>
                <w:szCs w:val="32"/>
              </w:rPr>
              <w:t>Имя дома моего.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Опрос</w:t>
            </w:r>
          </w:p>
        </w:tc>
      </w:tr>
      <w:tr w:rsidR="00392A29" w:rsidRPr="002120CB"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3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История и культура народов.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164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</w:p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Природа родного края.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Беседа.</w:t>
            </w:r>
          </w:p>
        </w:tc>
      </w:tr>
      <w:tr w:rsidR="00392A29" w:rsidRPr="002120CB">
        <w:trPr>
          <w:trHeight w:val="150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5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Большие и малые поселения.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Викторина.</w:t>
            </w:r>
          </w:p>
        </w:tc>
      </w:tr>
      <w:tr w:rsidR="00392A29" w:rsidRPr="002120CB">
        <w:trPr>
          <w:trHeight w:val="150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6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Мы вместе единая семья.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204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7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Символика Республики Татарстан.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190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8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Легенды и предания земли нашей.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Проект.</w:t>
            </w:r>
          </w:p>
        </w:tc>
      </w:tr>
      <w:tr w:rsidR="00392A29" w:rsidRPr="002120CB">
        <w:trPr>
          <w:trHeight w:val="17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9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Памятники устного народного творчества.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Проект.</w:t>
            </w:r>
          </w:p>
        </w:tc>
      </w:tr>
      <w:tr w:rsidR="00392A29" w:rsidRPr="002120CB">
        <w:trPr>
          <w:trHeight w:val="190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10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Праздники и обычаи.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17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11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Языческие традиции.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Круглый стол</w:t>
            </w:r>
          </w:p>
        </w:tc>
      </w:tr>
      <w:tr w:rsidR="00392A29" w:rsidRPr="002120CB">
        <w:trPr>
          <w:trHeight w:val="150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12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Уклад жизни. Домострой.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Круглый стол</w:t>
            </w:r>
          </w:p>
        </w:tc>
      </w:tr>
      <w:tr w:rsidR="00392A29" w:rsidRPr="002120CB">
        <w:trPr>
          <w:trHeight w:val="149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13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Семейные традиции.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120CB">
        <w:trPr>
          <w:trHeight w:val="21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15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Герои живут в нашей памяти.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Викторина.</w:t>
            </w:r>
          </w:p>
        </w:tc>
      </w:tr>
      <w:tr w:rsidR="00392A29" w:rsidRPr="002120CB">
        <w:trPr>
          <w:trHeight w:val="204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16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Герои живут среди нас.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120CB">
        <w:trPr>
          <w:trHeight w:val="13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17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Семейные традиции.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21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18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Народные кастюмы.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Викторина.</w:t>
            </w:r>
          </w:p>
        </w:tc>
      </w:tr>
      <w:tr w:rsidR="00392A29" w:rsidRPr="002120CB">
        <w:trPr>
          <w:trHeight w:val="164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19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Вклад аксубаевцев в историю и культуру России.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120CB">
        <w:trPr>
          <w:trHeight w:val="109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20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История и современность района.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Викторина.</w:t>
            </w:r>
          </w:p>
        </w:tc>
      </w:tr>
      <w:tr w:rsidR="00392A29" w:rsidRPr="002120CB">
        <w:trPr>
          <w:trHeight w:val="245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21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История и современность района.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163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22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Хранитель истории родного края.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Викторина.</w:t>
            </w:r>
          </w:p>
        </w:tc>
      </w:tr>
      <w:tr w:rsidR="00392A29" w:rsidRPr="002120CB">
        <w:trPr>
          <w:trHeight w:val="611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23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Хранитель истории родного края.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Круглый стол</w:t>
            </w:r>
          </w:p>
        </w:tc>
      </w:tr>
      <w:tr w:rsidR="00392A29" w:rsidRPr="002120CB">
        <w:trPr>
          <w:trHeight w:val="111"/>
        </w:trPr>
        <w:tc>
          <w:tcPr>
            <w:tcW w:w="5321" w:type="dxa"/>
            <w:gridSpan w:val="3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b/>
                <w:bCs/>
                <w:sz w:val="28"/>
                <w:szCs w:val="28"/>
              </w:rPr>
              <w:t>Раздел 2. Казань- наша столица.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</w:p>
        </w:tc>
      </w:tr>
      <w:tr w:rsidR="00392A29" w:rsidRPr="002120CB">
        <w:trPr>
          <w:trHeight w:val="176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24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Казань-исторический город.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120CB">
        <w:trPr>
          <w:trHeight w:val="461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25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Казань-столица нашего края.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Викторина.</w:t>
            </w:r>
          </w:p>
        </w:tc>
      </w:tr>
      <w:tr w:rsidR="00392A29" w:rsidRPr="002120CB">
        <w:trPr>
          <w:trHeight w:val="328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26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Город-крепость Казань.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120CB">
        <w:trPr>
          <w:trHeight w:val="13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27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Советский Казань.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Круглый стол</w:t>
            </w:r>
          </w:p>
        </w:tc>
      </w:tr>
      <w:tr w:rsidR="00392A29" w:rsidRPr="002120CB">
        <w:trPr>
          <w:trHeight w:val="21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28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Казань в годы Великой Отечественной войны.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13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29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Казань в годы Великой Отечественной войны.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Викторина.</w:t>
            </w:r>
          </w:p>
        </w:tc>
      </w:tr>
      <w:tr w:rsidR="00392A29" w:rsidRPr="002120CB">
        <w:trPr>
          <w:trHeight w:val="21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30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Ветераны войны в городе Казань.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Опрос</w:t>
            </w:r>
          </w:p>
        </w:tc>
      </w:tr>
      <w:tr w:rsidR="00392A29" w:rsidRPr="002120CB">
        <w:trPr>
          <w:trHeight w:val="164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31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Музей-заповедник.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</w:p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Круглый стол</w:t>
            </w:r>
          </w:p>
        </w:tc>
      </w:tr>
      <w:tr w:rsidR="00392A29" w:rsidRPr="002120CB">
        <w:trPr>
          <w:trHeight w:val="150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32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Памятники Казани.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</w:p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</w:p>
        </w:tc>
      </w:tr>
      <w:tr w:rsidR="00392A29" w:rsidRPr="002120CB">
        <w:trPr>
          <w:trHeight w:val="204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33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Памятные знаки Казани.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570"/>
        </w:trPr>
        <w:tc>
          <w:tcPr>
            <w:tcW w:w="692" w:type="dxa"/>
          </w:tcPr>
          <w:p w:rsidR="00392A29" w:rsidRPr="008E2214" w:rsidRDefault="00392A29" w:rsidP="003D06EF">
            <w:pPr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34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Исторические места города.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Викторина.</w:t>
            </w:r>
          </w:p>
        </w:tc>
      </w:tr>
      <w:tr w:rsidR="00392A29" w:rsidRPr="002120CB">
        <w:trPr>
          <w:trHeight w:val="152"/>
        </w:trPr>
        <w:tc>
          <w:tcPr>
            <w:tcW w:w="5321" w:type="dxa"/>
            <w:gridSpan w:val="3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b/>
                <w:bCs/>
                <w:sz w:val="28"/>
                <w:szCs w:val="28"/>
              </w:rPr>
              <w:t>Раздел 3. Путешествие по городам.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</w:p>
        </w:tc>
      </w:tr>
      <w:tr w:rsidR="00392A29" w:rsidRPr="002120CB">
        <w:trPr>
          <w:trHeight w:val="13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35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Казань-гордость нашей славы.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Викторина.</w:t>
            </w:r>
          </w:p>
        </w:tc>
      </w:tr>
      <w:tr w:rsidR="00392A29" w:rsidRPr="002120CB">
        <w:trPr>
          <w:trHeight w:val="150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36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Современный Казань.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204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37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Казань-любимый город.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120CB">
        <w:trPr>
          <w:trHeight w:val="190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38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История г. Набережные Челны.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Круглый стол</w:t>
            </w:r>
          </w:p>
        </w:tc>
      </w:tr>
      <w:tr w:rsidR="00392A29" w:rsidRPr="002120CB">
        <w:trPr>
          <w:trHeight w:val="461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39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Современный город.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299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40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История г.Нижнекамск.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120CB">
        <w:trPr>
          <w:trHeight w:val="475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41</w:t>
            </w:r>
          </w:p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Современный город.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55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42</w:t>
            </w:r>
          </w:p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История города Альметьевск.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2120CB">
        <w:trPr>
          <w:trHeight w:val="489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</w:p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43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Современный город.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969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</w:p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44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История г. Чистополь.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120CB">
        <w:trPr>
          <w:trHeight w:val="353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45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Современный город.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285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46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История города Елабуга.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120CB">
        <w:trPr>
          <w:trHeight w:val="298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47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Современный город.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36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48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История города Бугульма.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120CB">
        <w:trPr>
          <w:trHeight w:val="503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49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Современный город.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Презентация.</w:t>
            </w:r>
          </w:p>
        </w:tc>
      </w:tr>
      <w:tr w:rsidR="00392A29" w:rsidRPr="002120CB">
        <w:trPr>
          <w:trHeight w:val="461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50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Почему я люблю свой край.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Опрос.</w:t>
            </w:r>
          </w:p>
        </w:tc>
      </w:tr>
      <w:tr w:rsidR="00392A29" w:rsidRPr="002120CB">
        <w:trPr>
          <w:trHeight w:val="407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51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Почему я люблю свой край.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120CB">
        <w:trPr>
          <w:trHeight w:val="530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52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 xml:space="preserve">Творческая работа «мой край в моем сердце» 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2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Сочинение –рассуждение.</w:t>
            </w:r>
          </w:p>
        </w:tc>
      </w:tr>
      <w:tr w:rsidR="00392A29" w:rsidRPr="002120CB">
        <w:trPr>
          <w:trHeight w:val="475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53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Творческая работа «мой край в моем сердце»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-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-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Просмотр презентации.</w:t>
            </w:r>
          </w:p>
        </w:tc>
      </w:tr>
      <w:tr w:rsidR="00392A29" w:rsidRPr="002120CB">
        <w:trPr>
          <w:trHeight w:val="475"/>
        </w:trPr>
        <w:tc>
          <w:tcPr>
            <w:tcW w:w="692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  <w:lang w:val="en-US"/>
              </w:rPr>
            </w:pPr>
            <w:r w:rsidRPr="008E2214">
              <w:rPr>
                <w:sz w:val="32"/>
                <w:szCs w:val="32"/>
                <w:lang w:val="en-US"/>
              </w:rPr>
              <w:t>54</w:t>
            </w:r>
          </w:p>
        </w:tc>
        <w:tc>
          <w:tcPr>
            <w:tcW w:w="3174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Итоговое занятие по курсу «Родной край»</w:t>
            </w:r>
          </w:p>
        </w:tc>
        <w:tc>
          <w:tcPr>
            <w:tcW w:w="1455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-</w:t>
            </w:r>
          </w:p>
        </w:tc>
        <w:tc>
          <w:tcPr>
            <w:tcW w:w="1324" w:type="dxa"/>
          </w:tcPr>
          <w:p w:rsidR="00392A29" w:rsidRPr="008E2214" w:rsidRDefault="00392A29" w:rsidP="008E2214">
            <w:pPr>
              <w:tabs>
                <w:tab w:val="left" w:pos="4095"/>
              </w:tabs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-</w:t>
            </w:r>
          </w:p>
        </w:tc>
        <w:tc>
          <w:tcPr>
            <w:tcW w:w="1067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32"/>
                <w:szCs w:val="32"/>
              </w:rPr>
            </w:pPr>
            <w:r w:rsidRPr="008E2214">
              <w:rPr>
                <w:sz w:val="32"/>
                <w:szCs w:val="32"/>
              </w:rPr>
              <w:t>4</w:t>
            </w:r>
          </w:p>
        </w:tc>
        <w:tc>
          <w:tcPr>
            <w:tcW w:w="2368" w:type="dxa"/>
          </w:tcPr>
          <w:p w:rsidR="00392A29" w:rsidRPr="008E2214" w:rsidRDefault="00392A29" w:rsidP="008E2214">
            <w:pPr>
              <w:tabs>
                <w:tab w:val="left" w:pos="4095"/>
              </w:tabs>
              <w:jc w:val="center"/>
              <w:rPr>
                <w:sz w:val="28"/>
                <w:szCs w:val="28"/>
              </w:rPr>
            </w:pPr>
            <w:r w:rsidRPr="008E2214">
              <w:rPr>
                <w:sz w:val="28"/>
                <w:szCs w:val="28"/>
              </w:rPr>
              <w:t>Защита проектов.</w:t>
            </w:r>
          </w:p>
        </w:tc>
      </w:tr>
    </w:tbl>
    <w:p w:rsidR="00392A29" w:rsidRDefault="00392A29" w:rsidP="00EC7777">
      <w:pPr>
        <w:tabs>
          <w:tab w:val="left" w:pos="4095"/>
        </w:tabs>
        <w:rPr>
          <w:b/>
          <w:bCs/>
          <w:sz w:val="32"/>
          <w:szCs w:val="32"/>
        </w:rPr>
      </w:pPr>
    </w:p>
    <w:p w:rsidR="00392A29" w:rsidRDefault="00392A29" w:rsidP="00EC7777">
      <w:pPr>
        <w:tabs>
          <w:tab w:val="left" w:pos="409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Итого:216 часов.</w:t>
      </w:r>
    </w:p>
    <w:p w:rsidR="00392A29" w:rsidRPr="003D06EF" w:rsidRDefault="00392A29" w:rsidP="001D4DEE">
      <w:pPr>
        <w:spacing w:before="100" w:beforeAutospacing="1" w:after="100" w:afterAutospacing="1" w:line="360" w:lineRule="auto"/>
        <w:jc w:val="center"/>
        <w:rPr>
          <w:b/>
          <w:bCs/>
          <w:sz w:val="28"/>
          <w:szCs w:val="28"/>
        </w:rPr>
      </w:pPr>
      <w:r w:rsidRPr="003D06EF">
        <w:rPr>
          <w:b/>
          <w:bCs/>
          <w:sz w:val="28"/>
          <w:szCs w:val="28"/>
        </w:rPr>
        <w:t>4 год обучения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111"/>
        <w:gridCol w:w="1025"/>
        <w:gridCol w:w="1102"/>
        <w:gridCol w:w="1275"/>
        <w:gridCol w:w="2000"/>
      </w:tblGrid>
      <w:tr w:rsidR="00392A29" w:rsidRPr="00C75276">
        <w:trPr>
          <w:trHeight w:val="660"/>
        </w:trPr>
        <w:tc>
          <w:tcPr>
            <w:tcW w:w="567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№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п/п</w:t>
            </w:r>
          </w:p>
        </w:tc>
        <w:tc>
          <w:tcPr>
            <w:tcW w:w="4111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Темы занятий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25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Всего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:rsidR="00392A29" w:rsidRPr="00C75276" w:rsidRDefault="00392A29" w:rsidP="003D06EF">
            <w:pPr>
              <w:spacing w:after="200"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Теория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Практика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00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Форма подведения итогов</w:t>
            </w:r>
          </w:p>
        </w:tc>
      </w:tr>
      <w:tr w:rsidR="00392A29" w:rsidRPr="00C75276">
        <w:trPr>
          <w:trHeight w:val="930"/>
        </w:trPr>
        <w:tc>
          <w:tcPr>
            <w:tcW w:w="567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1.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392A29" w:rsidRPr="00C75276" w:rsidRDefault="00392A29" w:rsidP="003D06EF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C75276">
              <w:rPr>
                <w:b/>
                <w:bCs/>
                <w:sz w:val="28"/>
                <w:szCs w:val="28"/>
              </w:rPr>
              <w:t>Введение. Роль личности в истории ХХ века.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4</w:t>
            </w: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:rsidR="00392A29" w:rsidRPr="00C75276" w:rsidRDefault="00392A29" w:rsidP="003D06EF">
            <w:pPr>
              <w:spacing w:after="200"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2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2</w:t>
            </w: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00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Эссе на тему «Какими качествами должен обладать лидер?».</w:t>
            </w:r>
          </w:p>
        </w:tc>
      </w:tr>
      <w:tr w:rsidR="00392A29" w:rsidRPr="00C75276">
        <w:trPr>
          <w:trHeight w:val="2010"/>
        </w:trPr>
        <w:tc>
          <w:tcPr>
            <w:tcW w:w="567" w:type="dxa"/>
          </w:tcPr>
          <w:p w:rsidR="00392A29" w:rsidRPr="00C75276" w:rsidRDefault="00392A29" w:rsidP="003D06EF">
            <w:pPr>
              <w:spacing w:line="360" w:lineRule="auto"/>
              <w:ind w:left="360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 xml:space="preserve">          2.</w:t>
            </w:r>
          </w:p>
        </w:tc>
        <w:tc>
          <w:tcPr>
            <w:tcW w:w="4111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b/>
                <w:bCs/>
                <w:sz w:val="28"/>
                <w:szCs w:val="28"/>
              </w:rPr>
              <w:t>Руководители государства:</w:t>
            </w:r>
            <w:r w:rsidRPr="00C75276">
              <w:rPr>
                <w:sz w:val="28"/>
                <w:szCs w:val="28"/>
              </w:rPr>
              <w:t xml:space="preserve"> Николай </w:t>
            </w:r>
            <w:r w:rsidRPr="00C75276">
              <w:rPr>
                <w:sz w:val="28"/>
                <w:szCs w:val="28"/>
                <w:lang w:val="en-US"/>
              </w:rPr>
              <w:t>II</w:t>
            </w:r>
            <w:r w:rsidRPr="00C75276">
              <w:rPr>
                <w:sz w:val="28"/>
                <w:szCs w:val="28"/>
              </w:rPr>
              <w:t xml:space="preserve">, В.И. Ленин, И.В. Сталин, Н.С. Хрущёв, Л.И. Брежнев, Ю.В. Андропов, К.У. Черненко, М.С. Горбачёв, Б.Н. </w:t>
            </w:r>
          </w:p>
          <w:p w:rsidR="00392A29" w:rsidRPr="00C75276" w:rsidRDefault="00392A29" w:rsidP="003D06EF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 xml:space="preserve">Ельцин. </w:t>
            </w:r>
          </w:p>
        </w:tc>
        <w:tc>
          <w:tcPr>
            <w:tcW w:w="1025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54</w:t>
            </w: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:rsidR="00392A29" w:rsidRPr="00C75276" w:rsidRDefault="00392A29" w:rsidP="003D06EF">
            <w:pPr>
              <w:spacing w:after="200"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after="200"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after="200" w:line="360" w:lineRule="auto"/>
              <w:jc w:val="center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44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10</w:t>
            </w: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00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Составление типологической таблицы «Руководители государства»</w:t>
            </w:r>
          </w:p>
        </w:tc>
      </w:tr>
      <w:tr w:rsidR="00392A29" w:rsidRPr="00C75276">
        <w:trPr>
          <w:trHeight w:val="1650"/>
        </w:trPr>
        <w:tc>
          <w:tcPr>
            <w:tcW w:w="567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3.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C75276">
              <w:rPr>
                <w:b/>
                <w:bCs/>
                <w:sz w:val="28"/>
                <w:szCs w:val="28"/>
              </w:rPr>
              <w:t xml:space="preserve">Знаменитые </w:t>
            </w:r>
          </w:p>
          <w:p w:rsidR="00392A29" w:rsidRPr="00C75276" w:rsidRDefault="00392A29" w:rsidP="003D06EF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C75276">
              <w:rPr>
                <w:b/>
                <w:bCs/>
                <w:sz w:val="28"/>
                <w:szCs w:val="28"/>
              </w:rPr>
              <w:t xml:space="preserve">реформаторы ХХ века: 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П.А. Столыпин, В.И. Ленин, И.В. Сталин, Н.С. Хрущев, А.Н. Косыгин, М.С.Горбачёв, Б.Н. Ельцин.</w:t>
            </w:r>
          </w:p>
        </w:tc>
        <w:tc>
          <w:tcPr>
            <w:tcW w:w="1025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34</w:t>
            </w: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:rsidR="00392A29" w:rsidRPr="00C75276" w:rsidRDefault="00392A29" w:rsidP="003D06EF">
            <w:pPr>
              <w:spacing w:after="200"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after="200"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26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 xml:space="preserve">   8</w:t>
            </w: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00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Сочинение-рассуждение.</w:t>
            </w:r>
          </w:p>
        </w:tc>
      </w:tr>
      <w:tr w:rsidR="00392A29" w:rsidRPr="00C75276">
        <w:trPr>
          <w:trHeight w:val="918"/>
        </w:trPr>
        <w:tc>
          <w:tcPr>
            <w:tcW w:w="567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392A29" w:rsidRPr="00E039C3" w:rsidRDefault="00392A29" w:rsidP="003D06EF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C75276">
              <w:rPr>
                <w:b/>
                <w:bCs/>
                <w:sz w:val="28"/>
                <w:szCs w:val="28"/>
              </w:rPr>
              <w:t>Председатели правительства ХХ века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25" w:type="dxa"/>
          </w:tcPr>
          <w:p w:rsidR="00392A29" w:rsidRPr="00C75276" w:rsidRDefault="00392A29" w:rsidP="00E039C3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36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:rsidR="00392A29" w:rsidRPr="00C75276" w:rsidRDefault="00392A29" w:rsidP="003D06EF">
            <w:pPr>
              <w:spacing w:after="200"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28</w:t>
            </w:r>
          </w:p>
          <w:p w:rsidR="00392A29" w:rsidRPr="00C75276" w:rsidRDefault="00392A29" w:rsidP="003D06EF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392A29" w:rsidRPr="00C75276" w:rsidRDefault="00392A29" w:rsidP="00E039C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0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стол.</w:t>
            </w:r>
          </w:p>
        </w:tc>
      </w:tr>
      <w:tr w:rsidR="00392A29" w:rsidRPr="00C75276">
        <w:trPr>
          <w:trHeight w:val="1528"/>
        </w:trPr>
        <w:tc>
          <w:tcPr>
            <w:tcW w:w="567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5.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b/>
                <w:bCs/>
                <w:sz w:val="28"/>
                <w:szCs w:val="28"/>
              </w:rPr>
              <w:t>Герои Советского Союза во время ВОВ</w:t>
            </w:r>
          </w:p>
        </w:tc>
        <w:tc>
          <w:tcPr>
            <w:tcW w:w="1025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E039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34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:rsidR="00392A29" w:rsidRPr="00C75276" w:rsidRDefault="00392A29" w:rsidP="003D06EF">
            <w:pPr>
              <w:spacing w:after="200"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E039C3">
            <w:pPr>
              <w:spacing w:after="200"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26</w:t>
            </w:r>
          </w:p>
        </w:tc>
        <w:tc>
          <w:tcPr>
            <w:tcW w:w="1275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8</w:t>
            </w:r>
          </w:p>
        </w:tc>
        <w:tc>
          <w:tcPr>
            <w:tcW w:w="2000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Беседа, опрос, презентация.</w:t>
            </w:r>
          </w:p>
        </w:tc>
      </w:tr>
      <w:tr w:rsidR="00392A29" w:rsidRPr="00C75276">
        <w:trPr>
          <w:trHeight w:val="1380"/>
        </w:trPr>
        <w:tc>
          <w:tcPr>
            <w:tcW w:w="567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6.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b/>
                <w:bCs/>
                <w:sz w:val="28"/>
                <w:szCs w:val="28"/>
              </w:rPr>
              <w:t>Полководцы Великой Отечественной войны</w:t>
            </w:r>
          </w:p>
        </w:tc>
        <w:tc>
          <w:tcPr>
            <w:tcW w:w="1025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50</w:t>
            </w: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:rsidR="00392A29" w:rsidRPr="00C75276" w:rsidRDefault="00392A29" w:rsidP="003D06EF">
            <w:pPr>
              <w:spacing w:after="200"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40</w:t>
            </w:r>
          </w:p>
        </w:tc>
        <w:tc>
          <w:tcPr>
            <w:tcW w:w="1275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 xml:space="preserve"> 10</w:t>
            </w:r>
          </w:p>
        </w:tc>
        <w:tc>
          <w:tcPr>
            <w:tcW w:w="2000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Индивидуальные итоговые проекты. Круглый стол</w:t>
            </w:r>
          </w:p>
        </w:tc>
      </w:tr>
      <w:tr w:rsidR="00392A29" w:rsidRPr="00C75276">
        <w:trPr>
          <w:trHeight w:val="1056"/>
        </w:trPr>
        <w:tc>
          <w:tcPr>
            <w:tcW w:w="567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 w:rsidRPr="00C75276">
              <w:rPr>
                <w:b/>
                <w:bCs/>
                <w:sz w:val="28"/>
                <w:szCs w:val="28"/>
              </w:rPr>
              <w:t>Итоговое повторение</w:t>
            </w:r>
          </w:p>
        </w:tc>
        <w:tc>
          <w:tcPr>
            <w:tcW w:w="1025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E039C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75276">
              <w:rPr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00" w:type="dxa"/>
          </w:tcPr>
          <w:p w:rsidR="00392A29" w:rsidRPr="00C75276" w:rsidRDefault="00392A29" w:rsidP="003D06E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проектов.</w:t>
            </w:r>
          </w:p>
        </w:tc>
      </w:tr>
    </w:tbl>
    <w:p w:rsidR="00392A29" w:rsidRDefault="00392A29" w:rsidP="00E039C3">
      <w:pPr>
        <w:tabs>
          <w:tab w:val="left" w:pos="4095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Итого: 216 часов.</w:t>
      </w:r>
    </w:p>
    <w:p w:rsidR="00392A29" w:rsidRPr="00C75276" w:rsidRDefault="00392A29" w:rsidP="006460E0">
      <w:pPr>
        <w:pStyle w:val="NormalWeb"/>
        <w:spacing w:line="360" w:lineRule="auto"/>
        <w:jc w:val="both"/>
        <w:rPr>
          <w:b/>
          <w:bCs/>
          <w:sz w:val="28"/>
          <w:szCs w:val="28"/>
        </w:rPr>
      </w:pPr>
      <w:r w:rsidRPr="00C75276">
        <w:rPr>
          <w:b/>
          <w:bCs/>
          <w:sz w:val="28"/>
          <w:szCs w:val="28"/>
        </w:rPr>
        <w:t>6. Методическое, дидактическое и материально – техническое обеспечение реализации программы</w:t>
      </w:r>
    </w:p>
    <w:p w:rsidR="00392A29" w:rsidRPr="00C75276" w:rsidRDefault="00392A29" w:rsidP="006460E0">
      <w:pPr>
        <w:spacing w:after="20" w:line="360" w:lineRule="auto"/>
        <w:jc w:val="both"/>
        <w:rPr>
          <w:i/>
          <w:iCs/>
          <w:sz w:val="28"/>
          <w:szCs w:val="28"/>
        </w:rPr>
      </w:pPr>
      <w:r w:rsidRPr="00C75276">
        <w:rPr>
          <w:i/>
          <w:iCs/>
          <w:sz w:val="28"/>
          <w:szCs w:val="28"/>
        </w:rPr>
        <w:t>6.1 Принципы, методы, формы, технологии обучения, воспитания и развития обучающихся</w:t>
      </w:r>
    </w:p>
    <w:p w:rsidR="00392A29" w:rsidRPr="00C75276" w:rsidRDefault="00392A29" w:rsidP="006460E0">
      <w:pPr>
        <w:spacing w:line="360" w:lineRule="auto"/>
        <w:jc w:val="both"/>
        <w:rPr>
          <w:i/>
          <w:iCs/>
          <w:sz w:val="28"/>
          <w:szCs w:val="28"/>
        </w:rPr>
      </w:pPr>
      <w:r w:rsidRPr="00C75276">
        <w:rPr>
          <w:sz w:val="28"/>
          <w:szCs w:val="28"/>
        </w:rPr>
        <w:t xml:space="preserve">  </w:t>
      </w:r>
      <w:r w:rsidRPr="00C75276">
        <w:rPr>
          <w:i/>
          <w:iCs/>
          <w:sz w:val="28"/>
          <w:szCs w:val="28"/>
        </w:rPr>
        <w:t>На занятиях в кружке используются различные методы обучения:</w:t>
      </w:r>
    </w:p>
    <w:p w:rsidR="00392A29" w:rsidRPr="00C75276" w:rsidRDefault="00392A29" w:rsidP="006460E0">
      <w:pPr>
        <w:spacing w:line="360" w:lineRule="auto"/>
        <w:jc w:val="both"/>
        <w:rPr>
          <w:i/>
          <w:iCs/>
          <w:sz w:val="28"/>
          <w:szCs w:val="28"/>
        </w:rPr>
      </w:pP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- словесные (рассказ, беседа, инструктаж, разъяснение);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- практические (упражнение, учебно-производительный труд, исследовательская работа);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- работа с книгой; с документами.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- проблемный (педагог ставит проблему и вместе с детьми ищет пути ее решения)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- эвристические (проблема формируется детьми, ими же и предлагаются способы ее решения).</w:t>
      </w:r>
    </w:p>
    <w:p w:rsidR="00392A29" w:rsidRPr="00C75276" w:rsidRDefault="00392A29" w:rsidP="006460E0">
      <w:pPr>
        <w:spacing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В проведении занятий используются формы индивидуальной работы и коллективного труда. Некоторые задания требуют объединения  детей в подгруппы.</w:t>
      </w:r>
    </w:p>
    <w:p w:rsidR="00392A29" w:rsidRPr="00C75276" w:rsidRDefault="00392A29" w:rsidP="006460E0">
      <w:pPr>
        <w:spacing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Теоретическая часть обычно дается в начале занятия и проходит в форме бесед с просмотром иллюстративного материала. Затем все теоретические знания закрепляются на практике.</w:t>
      </w:r>
    </w:p>
    <w:p w:rsidR="00392A29" w:rsidRPr="00C75276" w:rsidRDefault="00392A29" w:rsidP="006460E0">
      <w:pPr>
        <w:spacing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С целью проверки усвоения знаний, терминов, понятий и в качестве психологической разгрузки проводятся игры, предлагаются специально составленные кроссворды, используются словесные игры.</w:t>
      </w:r>
    </w:p>
    <w:p w:rsidR="00392A29" w:rsidRPr="00C75276" w:rsidRDefault="00392A29" w:rsidP="006460E0">
      <w:pPr>
        <w:spacing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В начале каждой темы при объяснении нового материала или одинакового для всей группы задания в основном используются методы фронтальной работы - это демонстрация таблиц, рисунков наглядного материала, а так же различных технических приемов работы для всей группы детей. Методы обучения выбираются с учетом знаний и практических навыков, полагаемых учащимися на занятиях в кружке.</w:t>
      </w:r>
    </w:p>
    <w:p w:rsidR="00392A29" w:rsidRPr="00C75276" w:rsidRDefault="00392A29" w:rsidP="006460E0">
      <w:pPr>
        <w:spacing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На занятиях дети могут работать с разной литературой. Это помогает «разгрузить» педагога и закрепляет у ребенка навык  самостоятельной  работы .Предоставляя детям как можно больше самостоятельности, руководитель объединения вместе с тем направляет творческую деятельность кружковцев.</w:t>
      </w:r>
    </w:p>
    <w:p w:rsidR="00392A29" w:rsidRPr="00C75276" w:rsidRDefault="00392A29" w:rsidP="006460E0">
      <w:pPr>
        <w:spacing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Также  проходит в кружке  творческие занятия. Дети вместе с педагогом и детьми – наставниками (3-й год обучения) рассматривают иллюстрации, альбомы, открытки и многое другое, выбирают понравившийся материал. Вместе решают, в какой технологии будут работать.</w:t>
      </w:r>
    </w:p>
    <w:p w:rsidR="00392A29" w:rsidRPr="00C75276" w:rsidRDefault="00392A29" w:rsidP="006460E0">
      <w:pPr>
        <w:spacing w:after="20" w:line="360" w:lineRule="auto"/>
        <w:jc w:val="both"/>
        <w:rPr>
          <w:sz w:val="28"/>
          <w:szCs w:val="28"/>
        </w:rPr>
      </w:pPr>
    </w:p>
    <w:p w:rsidR="00392A29" w:rsidRPr="00C75276" w:rsidRDefault="00392A29" w:rsidP="006460E0">
      <w:pPr>
        <w:pStyle w:val="NormalWeb"/>
        <w:shd w:val="clear" w:color="auto" w:fill="FFFFFF"/>
        <w:spacing w:before="0" w:beforeAutospacing="0" w:after="0" w:afterAutospacing="0" w:line="360" w:lineRule="auto"/>
        <w:ind w:left="180"/>
        <w:jc w:val="both"/>
        <w:rPr>
          <w:i/>
          <w:iCs/>
          <w:color w:val="000000"/>
          <w:spacing w:val="3"/>
          <w:sz w:val="28"/>
          <w:szCs w:val="28"/>
        </w:rPr>
      </w:pPr>
      <w:r w:rsidRPr="00C75276">
        <w:rPr>
          <w:i/>
          <w:iCs/>
          <w:color w:val="000000"/>
          <w:spacing w:val="3"/>
          <w:sz w:val="28"/>
          <w:szCs w:val="28"/>
        </w:rPr>
        <w:t>6.2. Педагогический контроль</w:t>
      </w:r>
    </w:p>
    <w:p w:rsidR="00392A29" w:rsidRPr="00C75276" w:rsidRDefault="00392A29" w:rsidP="006460E0">
      <w:pPr>
        <w:spacing w:line="360" w:lineRule="auto"/>
        <w:ind w:firstLine="708"/>
        <w:jc w:val="both"/>
        <w:rPr>
          <w:sz w:val="28"/>
          <w:szCs w:val="28"/>
        </w:rPr>
      </w:pPr>
      <w:r w:rsidRPr="00C75276">
        <w:rPr>
          <w:sz w:val="28"/>
          <w:szCs w:val="28"/>
        </w:rPr>
        <w:t xml:space="preserve">Большое воспитательное значение имеет </w:t>
      </w:r>
      <w:r w:rsidRPr="00C75276">
        <w:rPr>
          <w:b/>
          <w:bCs/>
          <w:i/>
          <w:iCs/>
          <w:sz w:val="28"/>
          <w:szCs w:val="28"/>
        </w:rPr>
        <w:t>подведение итогов, анализ и оценка.</w:t>
      </w:r>
      <w:r w:rsidRPr="00C75276">
        <w:rPr>
          <w:sz w:val="28"/>
          <w:szCs w:val="28"/>
        </w:rPr>
        <w:t xml:space="preserve"> Оценка должна носить объективный и обоснованный характер. Наиболее подходящая форма оценки - организован</w:t>
      </w:r>
      <w:r>
        <w:rPr>
          <w:sz w:val="28"/>
          <w:szCs w:val="28"/>
        </w:rPr>
        <w:t xml:space="preserve">ный просмотр выполненных работ </w:t>
      </w:r>
      <w:r w:rsidRPr="00C75276">
        <w:rPr>
          <w:sz w:val="28"/>
          <w:szCs w:val="28"/>
        </w:rPr>
        <w:t>(выставка). Коллективные просмотры выполненных работ, их анализ, приучают школьников справедливо и объективно оценивать работу свою и других, радоваться не только своей, но и общей, удаче.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Бывает и так, что у ребенка не получилось то, что он задумал. Он это осознает и сам очень переживает. В таком случае у него может развиться страх, что в следующий раз он опять не справится с работой. Это приведет к тому, что у ребенка совершенно пропадет интерес к занятию. Чтобы не случилось этого, необходимо найти в детской работе хоть какую-нибудь «изюминку», обязательно дать работе положительную оценку. Положительная оценка работы ребенка является для него важным стимулом. Можно и необходимо отметить, конечно, и недостатки, но похвала должна и предварять и завершать оценку.</w:t>
      </w:r>
    </w:p>
    <w:p w:rsidR="00392A29" w:rsidRPr="00ED6CDF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Основными формами подведения итогов за год являются итоговые занятия, выставки, открытые занятия, фестивали, конкурсы.  Также на  последнем занятии подводят итоги за прошедший год, а отличившихся детей в учебном году награждают грамотами, дипломами и ценными подарками.</w:t>
      </w:r>
    </w:p>
    <w:p w:rsidR="00392A29" w:rsidRDefault="00392A29" w:rsidP="006460E0">
      <w:pPr>
        <w:tabs>
          <w:tab w:val="left" w:pos="567"/>
        </w:tabs>
        <w:spacing w:line="360" w:lineRule="auto"/>
        <w:jc w:val="both"/>
        <w:rPr>
          <w:i/>
          <w:iCs/>
          <w:sz w:val="28"/>
          <w:szCs w:val="28"/>
        </w:rPr>
      </w:pPr>
      <w:r w:rsidRPr="00C75276">
        <w:rPr>
          <w:i/>
          <w:iCs/>
          <w:sz w:val="28"/>
          <w:szCs w:val="28"/>
        </w:rPr>
        <w:t>6.3. Дидактические материалы</w:t>
      </w:r>
    </w:p>
    <w:p w:rsidR="00392A29" w:rsidRPr="007F4E07" w:rsidRDefault="00392A29" w:rsidP="006460E0">
      <w:pPr>
        <w:tabs>
          <w:tab w:val="left" w:pos="567"/>
        </w:tabs>
        <w:spacing w:line="360" w:lineRule="auto"/>
        <w:jc w:val="both"/>
        <w:rPr>
          <w:i/>
          <w:iCs/>
          <w:sz w:val="28"/>
          <w:szCs w:val="28"/>
        </w:rPr>
      </w:pPr>
      <w:r w:rsidRPr="00C75276">
        <w:rPr>
          <w:sz w:val="28"/>
          <w:szCs w:val="28"/>
        </w:rPr>
        <w:t>Техническое оснащение.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</w:t>
      </w:r>
      <w:r>
        <w:rPr>
          <w:sz w:val="28"/>
          <w:szCs w:val="28"/>
        </w:rPr>
        <w:t>    Папки наборов по всем темам</w:t>
      </w:r>
      <w:r w:rsidRPr="00C75276">
        <w:rPr>
          <w:sz w:val="28"/>
          <w:szCs w:val="28"/>
        </w:rPr>
        <w:t>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 Набор памяток по технике безопасности.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Различные дидактические материалы по всем темам курса.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Коллекция выставочных работ.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Фотоальбомы. Альбомы. Книги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</w:t>
      </w:r>
      <w:r>
        <w:rPr>
          <w:sz w:val="28"/>
          <w:szCs w:val="28"/>
        </w:rPr>
        <w:t>        Методическая литература</w:t>
      </w:r>
      <w:r w:rsidRPr="00C75276">
        <w:rPr>
          <w:sz w:val="28"/>
          <w:szCs w:val="28"/>
        </w:rPr>
        <w:t>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Подборка материала.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·        Таблицы с инструкционными картами.</w:t>
      </w:r>
    </w:p>
    <w:p w:rsidR="00392A29" w:rsidRPr="00C75276" w:rsidRDefault="00392A29" w:rsidP="006460E0">
      <w:pPr>
        <w:pStyle w:val="NormalWeb"/>
        <w:tabs>
          <w:tab w:val="left" w:pos="5775"/>
        </w:tabs>
        <w:spacing w:line="360" w:lineRule="auto"/>
        <w:jc w:val="both"/>
        <w:rPr>
          <w:i/>
          <w:iCs/>
          <w:sz w:val="28"/>
          <w:szCs w:val="28"/>
        </w:rPr>
      </w:pPr>
      <w:r w:rsidRPr="00C75276">
        <w:rPr>
          <w:i/>
          <w:iCs/>
          <w:sz w:val="28"/>
          <w:szCs w:val="28"/>
        </w:rPr>
        <w:t>6.4.Материально – техническое обеспечение</w:t>
      </w:r>
    </w:p>
    <w:p w:rsidR="00392A29" w:rsidRPr="00C75276" w:rsidRDefault="00392A29" w:rsidP="006460E0">
      <w:pPr>
        <w:spacing w:line="360" w:lineRule="auto"/>
        <w:jc w:val="both"/>
        <w:outlineLvl w:val="0"/>
        <w:rPr>
          <w:kern w:val="36"/>
          <w:sz w:val="28"/>
          <w:szCs w:val="28"/>
        </w:rPr>
      </w:pPr>
      <w:r w:rsidRPr="00C75276">
        <w:rPr>
          <w:kern w:val="36"/>
          <w:sz w:val="28"/>
          <w:szCs w:val="28"/>
        </w:rPr>
        <w:t>Помещение для проведения занятий должно отвечать требованиям инструкции: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  -Помещение для занятий 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  -Освещенность. Согласно санитарным нормам помещение должно иметь естественное освещение.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  - Санитарно- гигиенические условия воздушной среды в помещение должны соответствовать нормам.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  -Требования противопожарной безопасности. Помещение, отведенное для кружка должно удовлетворять следующим основным требованиям противопожарной безопасности.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  -Уходя из помещения, нагревательные приборы должны выключаться. В помещении обязателен запасной (эвакуационный выход).</w:t>
      </w:r>
    </w:p>
    <w:p w:rsidR="00392A29" w:rsidRPr="00C75276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  -Класть и прислонять легковоспламеняющиеся, огнеопасные, горючие материалы к отопительным и электротехническим устройствам, а также к горячим предметам запрещается.</w:t>
      </w:r>
    </w:p>
    <w:p w:rsidR="00392A29" w:rsidRDefault="00392A29" w:rsidP="006460E0">
      <w:pPr>
        <w:spacing w:line="360" w:lineRule="auto"/>
        <w:jc w:val="both"/>
        <w:rPr>
          <w:sz w:val="28"/>
          <w:szCs w:val="28"/>
        </w:rPr>
      </w:pPr>
      <w:r w:rsidRPr="00C75276">
        <w:rPr>
          <w:sz w:val="28"/>
          <w:szCs w:val="28"/>
        </w:rPr>
        <w:t>  -Мусор складываемый в специальный ящик, к концу занятий необходимо удалять (сжигать или выносить на улицу, в отдельное место).</w:t>
      </w:r>
    </w:p>
    <w:p w:rsidR="00392A29" w:rsidRPr="00576585" w:rsidRDefault="00392A29" w:rsidP="006460E0">
      <w:pPr>
        <w:pStyle w:val="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552E">
        <w:rPr>
          <w:rFonts w:ascii="Times New Roman" w:hAnsi="Times New Roman" w:cs="Times New Roman"/>
          <w:b/>
          <w:bCs/>
          <w:sz w:val="28"/>
          <w:szCs w:val="28"/>
        </w:rPr>
        <w:t>7. Список литературы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Стандарт основного общего образования по истории. Журнал «ПИиОвш», 2004, №6.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Стандарт основного общего образования по обществознанию. Журнал «ПИиОвш», 2004, №7.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Ворожейкина Н.И. Преподавание истории в основной школе: проблемы и пути решения. Журнал «ПИиОвш», 2004, №4.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Юдовская А.Я. Возможно ли личностное отношение ученика к истории. Журнал «ПИиОвш», 2004, №3.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Юдовская А.Я. Критически осмысливать прочитанное. Журнал «ПИиОвш», 2004, №10.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Юдовская А.Я. Нужно ли воображение при изучении истории? Журнал «ПИиОвш», 2004, №6.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Юдовская А.Я. Учит ли история жизни. Журнал «ПИиОвш», 2004, №2.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Тарасова Н.В. Проектная работа по истории. Журнал «ПИиОвш», 2004, №3.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Букинич С.А. Проблемно-творческие задания по истории. Журнал «ПИиОвш», 2004, №2.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Кутырова О.В. спецкурс «Женщина в обществе». Журнал «ПИиОвш», 2004, №1.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Козина Д.И. Обучение сравнению на уроках истории. Журнал «ПИиОвш», 2004, №4.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Полякова О.Б. Учебная дискуссия на уроке истории. Журнал «ПИиОвш», 2004, №10.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Горяйнов С.Г. Задачник по истории России. Ростов н/Д: Феникс, 1996.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Уткина Э.В. Школьные олимпиады. История. 5-9 классы. – 2-е изд., испр. – М.: Айрис-пресс, 2005.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Осмыслить культ Сталина. Под ред. Кобо Х. – М.: Прогресс, 1989.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Журналы «Родина».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Потехина И.П. Смерть Сталина. Изменения в политической системе. Фестиваль педагогических идей «Открытый урок» 2004-2005 год, 2 диск.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Савицкая Ю.В. Метод проектов на уроках истории и во внеклассной работе по предмету. Фестиваль педагогических идей «Открытый урок» 2004-2005 год, 2 диск.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Горохов В.А. модель урока истории в системе группового самостоятельного обучения. Фестиваль педагогических идей «Открытый урок» 2004-2005 год, 1 диск.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Ксенофонтова Т.П. Организация учебного процесса в условиях обучения по способностям (ДЕМСОС) на уроках истории. Фестиваль педагогических идей «Открытый урок» 2004-2005 год, 2 диск.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Трунова Т.А. Организация «Круглого стола» на уроках обобщающего повторения. Фестиваль педагогических идей «Открытый урок» 2004-2005 год, 2 диск.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Назарова М.К. Приложение к авторской программе «История в лицах». Фестиваль педагогических идей «Открытый урок» 2004-2005 год, 2 диск.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Чайка Е.К. Применение сравнительно-исторического метода познания на уроках истории. Фестиваль педагогических идей «Открытый урок» 2004-2005 год, 2 диск.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Солнцева Е.А. Эпизоды «большого террора». Фестиваль педагогических идей «Открытый урок» 2004-2005 год, 2 диск.</w:t>
      </w:r>
    </w:p>
    <w:p w:rsidR="00392A29" w:rsidRPr="00576585" w:rsidRDefault="00392A29" w:rsidP="006460E0">
      <w:pPr>
        <w:spacing w:line="360" w:lineRule="auto"/>
        <w:jc w:val="both"/>
        <w:rPr>
          <w:b/>
          <w:bCs/>
          <w:sz w:val="28"/>
          <w:szCs w:val="28"/>
        </w:rPr>
      </w:pPr>
      <w:r w:rsidRPr="00576585">
        <w:rPr>
          <w:b/>
          <w:bCs/>
          <w:sz w:val="28"/>
          <w:szCs w:val="28"/>
        </w:rPr>
        <w:t>Литература для учащихся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Озерский В.В. Правители России. От Рюрика до Путина. История в портретах. Ростов н/Д: Феникс, 2004.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Возвращённые имена: Сборник публицистических статей в 2-х книгах. – М.: Изд-во Агенства печати Новости, 1989.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Казарезов В.В. самые знаменитые реформаторы России. – М.: вече, 2002.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Исторические портреты/ В.А. Артёмов, Н.А. Васецкий, В.Л. генис и др.; Под общ. ред. Г.Н. Севостьянова. – М.: Просвещение, 1993.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Полководцы Великой Отечественной. Книга для учащихся ст. классов/ Сост. А.М. Кучеров. – М.: Просвещение, 1988.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Горяйнов С.Г. Задачник по истории России. Ростов н/Д: Феникс, 1996.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Уткина Э.В. Школьные олимпиады. История. 5-9 классы. – 2-е изд., испр. – М.: Айрис-пресс, 2005.</w:t>
      </w:r>
    </w:p>
    <w:p w:rsidR="00392A29" w:rsidRPr="00576585" w:rsidRDefault="00392A29" w:rsidP="006460E0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Осмыслить культ Сталина. Под ред. Кобо Х. – М.: Прогресс, 1989.</w:t>
      </w:r>
    </w:p>
    <w:p w:rsidR="00392A29" w:rsidRPr="00E039C3" w:rsidRDefault="00392A29" w:rsidP="00E039C3">
      <w:pPr>
        <w:spacing w:line="360" w:lineRule="auto"/>
        <w:jc w:val="both"/>
        <w:rPr>
          <w:sz w:val="28"/>
          <w:szCs w:val="28"/>
        </w:rPr>
      </w:pPr>
      <w:r w:rsidRPr="00576585">
        <w:rPr>
          <w:sz w:val="28"/>
          <w:szCs w:val="28"/>
        </w:rPr>
        <w:t>Журналы «Родина».</w:t>
      </w: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32"/>
          <w:szCs w:val="32"/>
        </w:rPr>
      </w:pP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32"/>
          <w:szCs w:val="32"/>
        </w:rPr>
      </w:pPr>
    </w:p>
    <w:p w:rsidR="00392A29" w:rsidRDefault="00392A29" w:rsidP="006460E0">
      <w:pPr>
        <w:tabs>
          <w:tab w:val="left" w:pos="4095"/>
        </w:tabs>
        <w:jc w:val="both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Default="00392A29" w:rsidP="00804728">
      <w:pPr>
        <w:tabs>
          <w:tab w:val="left" w:pos="4095"/>
        </w:tabs>
        <w:jc w:val="center"/>
        <w:rPr>
          <w:b/>
          <w:bCs/>
          <w:sz w:val="32"/>
          <w:szCs w:val="32"/>
        </w:rPr>
      </w:pPr>
    </w:p>
    <w:p w:rsidR="00392A29" w:rsidRPr="00CA1DCC" w:rsidRDefault="00392A29" w:rsidP="00163D68">
      <w:pPr>
        <w:tabs>
          <w:tab w:val="left" w:pos="4095"/>
        </w:tabs>
        <w:rPr>
          <w:b/>
          <w:bCs/>
          <w:sz w:val="36"/>
          <w:szCs w:val="36"/>
        </w:rPr>
      </w:pPr>
      <w:r w:rsidRPr="00CA1DCC">
        <w:rPr>
          <w:b/>
          <w:bCs/>
          <w:sz w:val="36"/>
          <w:szCs w:val="36"/>
        </w:rPr>
        <w:t>Календарно-учебный график</w:t>
      </w:r>
    </w:p>
    <w:p w:rsidR="00392A29" w:rsidRPr="00EE7146" w:rsidRDefault="00392A29" w:rsidP="00163D68">
      <w:pPr>
        <w:tabs>
          <w:tab w:val="left" w:pos="4095"/>
        </w:tabs>
        <w:rPr>
          <w:b/>
          <w:bCs/>
          <w:sz w:val="28"/>
          <w:szCs w:val="28"/>
        </w:rPr>
      </w:pPr>
      <w:r w:rsidRPr="00EE7146">
        <w:rPr>
          <w:b/>
          <w:bCs/>
          <w:sz w:val="28"/>
          <w:szCs w:val="28"/>
        </w:rPr>
        <w:t>1-ый год обучения</w:t>
      </w:r>
    </w:p>
    <w:tbl>
      <w:tblPr>
        <w:tblW w:w="1327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5"/>
        <w:gridCol w:w="962"/>
        <w:gridCol w:w="12"/>
        <w:gridCol w:w="1107"/>
        <w:gridCol w:w="15"/>
        <w:gridCol w:w="14"/>
        <w:gridCol w:w="817"/>
        <w:gridCol w:w="22"/>
        <w:gridCol w:w="18"/>
        <w:gridCol w:w="1217"/>
        <w:gridCol w:w="54"/>
        <w:gridCol w:w="13"/>
        <w:gridCol w:w="781"/>
        <w:gridCol w:w="64"/>
        <w:gridCol w:w="13"/>
        <w:gridCol w:w="1744"/>
        <w:gridCol w:w="85"/>
        <w:gridCol w:w="17"/>
        <w:gridCol w:w="1145"/>
        <w:gridCol w:w="105"/>
        <w:gridCol w:w="11"/>
        <w:gridCol w:w="28"/>
        <w:gridCol w:w="59"/>
        <w:gridCol w:w="284"/>
        <w:gridCol w:w="1668"/>
        <w:gridCol w:w="316"/>
        <w:gridCol w:w="13"/>
        <w:gridCol w:w="91"/>
        <w:gridCol w:w="53"/>
        <w:gridCol w:w="11"/>
        <w:gridCol w:w="60"/>
        <w:gridCol w:w="22"/>
        <w:gridCol w:w="88"/>
        <w:gridCol w:w="55"/>
        <w:gridCol w:w="196"/>
        <w:gridCol w:w="263"/>
        <w:gridCol w:w="236"/>
        <w:gridCol w:w="91"/>
        <w:gridCol w:w="35"/>
        <w:gridCol w:w="172"/>
        <w:gridCol w:w="14"/>
        <w:gridCol w:w="15"/>
        <w:gridCol w:w="192"/>
        <w:gridCol w:w="44"/>
        <w:gridCol w:w="458"/>
        <w:gridCol w:w="20"/>
        <w:gridCol w:w="34"/>
      </w:tblGrid>
      <w:tr w:rsidR="00392A29" w:rsidRPr="0029593D">
        <w:trPr>
          <w:gridAfter w:val="21"/>
          <w:wAfter w:w="2163" w:type="dxa"/>
          <w:trHeight w:val="966"/>
        </w:trPr>
        <w:tc>
          <w:tcPr>
            <w:tcW w:w="545" w:type="dxa"/>
            <w:tcBorders>
              <w:bottom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74" w:type="dxa"/>
            <w:gridSpan w:val="2"/>
            <w:tcBorders>
              <w:bottom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Месяц </w:t>
            </w:r>
          </w:p>
        </w:tc>
        <w:tc>
          <w:tcPr>
            <w:tcW w:w="1136" w:type="dxa"/>
            <w:gridSpan w:val="3"/>
            <w:tcBorders>
              <w:bottom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</w:t>
            </w:r>
          </w:p>
        </w:tc>
        <w:tc>
          <w:tcPr>
            <w:tcW w:w="839" w:type="dxa"/>
            <w:gridSpan w:val="2"/>
            <w:tcBorders>
              <w:bottom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проведения</w:t>
            </w:r>
          </w:p>
        </w:tc>
        <w:tc>
          <w:tcPr>
            <w:tcW w:w="1302" w:type="dxa"/>
            <w:gridSpan w:val="4"/>
            <w:tcBorders>
              <w:bottom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 занятия </w:t>
            </w:r>
          </w:p>
        </w:tc>
        <w:tc>
          <w:tcPr>
            <w:tcW w:w="845" w:type="dxa"/>
            <w:gridSpan w:val="2"/>
            <w:tcBorders>
              <w:bottom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1842" w:type="dxa"/>
            <w:gridSpan w:val="3"/>
            <w:tcBorders>
              <w:bottom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занятия</w:t>
            </w:r>
          </w:p>
        </w:tc>
        <w:tc>
          <w:tcPr>
            <w:tcW w:w="1306" w:type="dxa"/>
            <w:gridSpan w:val="5"/>
            <w:vMerge w:val="restart"/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2011" w:type="dxa"/>
            <w:gridSpan w:val="3"/>
            <w:vMerge w:val="restart"/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 контроля </w:t>
            </w:r>
          </w:p>
        </w:tc>
        <w:tc>
          <w:tcPr>
            <w:tcW w:w="316" w:type="dxa"/>
            <w:vMerge w:val="restart"/>
            <w:tcBorders>
              <w:top w:val="nil"/>
              <w:right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1"/>
          <w:wAfter w:w="2163" w:type="dxa"/>
          <w:trHeight w:val="70"/>
        </w:trPr>
        <w:tc>
          <w:tcPr>
            <w:tcW w:w="545" w:type="dxa"/>
            <w:tcBorders>
              <w:top w:val="nil"/>
            </w:tcBorders>
          </w:tcPr>
          <w:p w:rsidR="00392A29" w:rsidRPr="005D3F5A" w:rsidRDefault="00392A29" w:rsidP="0015075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top w:val="nil"/>
            </w:tcBorders>
          </w:tcPr>
          <w:p w:rsidR="00392A29" w:rsidRPr="005D3F5A" w:rsidRDefault="00392A29" w:rsidP="0015075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3"/>
            <w:tcBorders>
              <w:top w:val="nil"/>
            </w:tcBorders>
          </w:tcPr>
          <w:p w:rsidR="00392A29" w:rsidRPr="005D3F5A" w:rsidRDefault="00392A29" w:rsidP="0015075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nil"/>
            </w:tcBorders>
          </w:tcPr>
          <w:p w:rsidR="00392A29" w:rsidRPr="005D3F5A" w:rsidRDefault="00392A29" w:rsidP="0015075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gridSpan w:val="4"/>
            <w:tcBorders>
              <w:top w:val="nil"/>
            </w:tcBorders>
          </w:tcPr>
          <w:p w:rsidR="00392A29" w:rsidRPr="005D3F5A" w:rsidRDefault="00392A29" w:rsidP="0015075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5" w:type="dxa"/>
            <w:gridSpan w:val="2"/>
            <w:tcBorders>
              <w:top w:val="nil"/>
            </w:tcBorders>
          </w:tcPr>
          <w:p w:rsidR="00392A29" w:rsidRPr="005D3F5A" w:rsidRDefault="00392A29" w:rsidP="0015075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tcBorders>
              <w:top w:val="nil"/>
            </w:tcBorders>
          </w:tcPr>
          <w:p w:rsidR="00392A29" w:rsidRPr="005D3F5A" w:rsidRDefault="00392A29" w:rsidP="0015075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gridSpan w:val="5"/>
            <w:vMerge/>
          </w:tcPr>
          <w:p w:rsidR="00392A29" w:rsidRPr="005D3F5A" w:rsidRDefault="00392A29" w:rsidP="0015075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vMerge/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" w:type="dxa"/>
            <w:vMerge/>
            <w:tcBorders>
              <w:bottom w:val="nil"/>
              <w:right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"/>
          <w:wAfter w:w="54" w:type="dxa"/>
          <w:trHeight w:val="435"/>
        </w:trPr>
        <w:tc>
          <w:tcPr>
            <w:tcW w:w="545" w:type="dxa"/>
          </w:tcPr>
          <w:p w:rsidR="00392A29" w:rsidRDefault="00392A29" w:rsidP="001507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74" w:type="dxa"/>
            <w:gridSpan w:val="2"/>
          </w:tcPr>
          <w:p w:rsidR="00392A29" w:rsidRPr="008B7C7B" w:rsidRDefault="00392A29" w:rsidP="00150752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</w:tcPr>
          <w:p w:rsidR="00392A29" w:rsidRPr="008B7C7B" w:rsidRDefault="00392A29" w:rsidP="00150752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9" w:type="dxa"/>
            <w:gridSpan w:val="2"/>
          </w:tcPr>
          <w:p w:rsidR="00392A29" w:rsidRPr="004A367C" w:rsidRDefault="00392A29" w:rsidP="00150752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150752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8B7C7B" w:rsidRDefault="00392A29" w:rsidP="00150752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Деловая </w:t>
            </w:r>
          </w:p>
          <w:p w:rsidR="00392A29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</w:t>
            </w:r>
          </w:p>
        </w:tc>
        <w:tc>
          <w:tcPr>
            <w:tcW w:w="845" w:type="dxa"/>
            <w:gridSpan w:val="2"/>
          </w:tcPr>
          <w:p w:rsidR="00392A29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150752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Краеведение-наука о родном крае</w:t>
            </w:r>
          </w:p>
        </w:tc>
        <w:tc>
          <w:tcPr>
            <w:tcW w:w="1306" w:type="dxa"/>
            <w:gridSpan w:val="5"/>
          </w:tcPr>
          <w:p w:rsidR="00392A29" w:rsidRDefault="00392A29" w:rsidP="001507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11" w:type="dxa"/>
            <w:gridSpan w:val="3"/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544" w:type="dxa"/>
            <w:gridSpan w:val="6"/>
            <w:vMerge w:val="restart"/>
            <w:tcBorders>
              <w:top w:val="nil"/>
              <w:right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1" w:type="dxa"/>
            <w:gridSpan w:val="14"/>
            <w:vMerge w:val="restart"/>
            <w:tcBorders>
              <w:top w:val="nil"/>
              <w:left w:val="nil"/>
              <w:right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"/>
          <w:wAfter w:w="54" w:type="dxa"/>
          <w:trHeight w:val="180"/>
        </w:trPr>
        <w:tc>
          <w:tcPr>
            <w:tcW w:w="545" w:type="dxa"/>
          </w:tcPr>
          <w:p w:rsidR="00392A29" w:rsidRPr="0029593D" w:rsidRDefault="00392A29" w:rsidP="001507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74" w:type="dxa"/>
            <w:gridSpan w:val="2"/>
          </w:tcPr>
          <w:p w:rsidR="00392A29" w:rsidRPr="008B7C7B" w:rsidRDefault="00392A29" w:rsidP="00150752">
            <w:pPr>
              <w:rPr>
                <w:sz w:val="28"/>
                <w:szCs w:val="28"/>
              </w:rPr>
            </w:pPr>
          </w:p>
        </w:tc>
        <w:tc>
          <w:tcPr>
            <w:tcW w:w="1136" w:type="dxa"/>
            <w:gridSpan w:val="3"/>
          </w:tcPr>
          <w:p w:rsidR="00392A29" w:rsidRPr="00917FC8" w:rsidRDefault="00392A29" w:rsidP="0015075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gridSpan w:val="2"/>
          </w:tcPr>
          <w:p w:rsidR="00392A29" w:rsidRPr="004A367C" w:rsidRDefault="00392A29" w:rsidP="00150752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150752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8B7C7B" w:rsidRDefault="00392A29" w:rsidP="00150752">
            <w:pPr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</w:t>
            </w:r>
          </w:p>
        </w:tc>
        <w:tc>
          <w:tcPr>
            <w:tcW w:w="845" w:type="dxa"/>
            <w:gridSpan w:val="2"/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Pr="0029593D" w:rsidRDefault="00392A29" w:rsidP="00AC1513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Красотою славится наша земля</w:t>
            </w:r>
          </w:p>
        </w:tc>
        <w:tc>
          <w:tcPr>
            <w:tcW w:w="1306" w:type="dxa"/>
            <w:gridSpan w:val="5"/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11" w:type="dxa"/>
            <w:gridSpan w:val="3"/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544" w:type="dxa"/>
            <w:gridSpan w:val="6"/>
            <w:vMerge/>
            <w:tcBorders>
              <w:top w:val="nil"/>
              <w:bottom w:val="nil"/>
              <w:right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1" w:type="dxa"/>
            <w:gridSpan w:val="14"/>
            <w:vMerge/>
            <w:tcBorders>
              <w:left w:val="nil"/>
              <w:bottom w:val="nil"/>
              <w:right w:val="nil"/>
            </w:tcBorders>
          </w:tcPr>
          <w:p w:rsidR="00392A29" w:rsidRPr="0029593D" w:rsidRDefault="00392A29" w:rsidP="00150752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2"/>
          <w:wAfter w:w="2479" w:type="dxa"/>
          <w:trHeight w:val="1202"/>
        </w:trPr>
        <w:tc>
          <w:tcPr>
            <w:tcW w:w="545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74" w:type="dxa"/>
            <w:gridSpan w:val="2"/>
          </w:tcPr>
          <w:p w:rsidR="00392A29" w:rsidRPr="008B7C7B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</w:tcPr>
          <w:p w:rsidR="00392A29" w:rsidRPr="008B7C7B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gridSpan w:val="2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55062F" w:rsidRDefault="00392A29" w:rsidP="00E8727E">
            <w:pPr>
              <w:jc w:val="center"/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</w:t>
            </w:r>
          </w:p>
        </w:tc>
        <w:tc>
          <w:tcPr>
            <w:tcW w:w="845" w:type="dxa"/>
            <w:gridSpan w:val="2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 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 xml:space="preserve">Аксубаевская земля </w:t>
            </w:r>
          </w:p>
          <w:p w:rsidR="00392A29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Школьная.библ-ка</w:t>
            </w:r>
          </w:p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1" w:type="dxa"/>
            <w:gridSpan w:val="3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After w:val="1"/>
          <w:wAfter w:w="34" w:type="dxa"/>
          <w:trHeight w:val="180"/>
        </w:trPr>
        <w:tc>
          <w:tcPr>
            <w:tcW w:w="545" w:type="dxa"/>
          </w:tcPr>
          <w:p w:rsidR="00392A29" w:rsidRPr="00AC1513" w:rsidRDefault="00392A29" w:rsidP="00E8727E">
            <w:pPr>
              <w:rPr>
                <w:sz w:val="28"/>
                <w:szCs w:val="28"/>
              </w:rPr>
            </w:pPr>
            <w:r w:rsidRPr="00AC1513">
              <w:rPr>
                <w:sz w:val="28"/>
                <w:szCs w:val="28"/>
              </w:rPr>
              <w:t>4</w:t>
            </w:r>
          </w:p>
        </w:tc>
        <w:tc>
          <w:tcPr>
            <w:tcW w:w="974" w:type="dxa"/>
            <w:gridSpan w:val="2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3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gridSpan w:val="2"/>
          </w:tcPr>
          <w:p w:rsidR="00392A29" w:rsidRPr="00AC1513" w:rsidRDefault="00392A29" w:rsidP="00E8727E">
            <w:pPr>
              <w:rPr>
                <w:color w:val="000000"/>
                <w:shd w:val="clear" w:color="auto" w:fill="FFFFFF"/>
              </w:rPr>
            </w:pPr>
            <w:r w:rsidRPr="00AC1513">
              <w:rPr>
                <w:color w:val="000000"/>
                <w:shd w:val="clear" w:color="auto" w:fill="FFFFFF"/>
              </w:rPr>
              <w:t>14.15</w:t>
            </w:r>
          </w:p>
          <w:p w:rsidR="00392A29" w:rsidRPr="00AC1513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AC1513">
              <w:rPr>
                <w:color w:val="000000"/>
                <w:shd w:val="clear" w:color="auto" w:fill="FFFFFF"/>
              </w:rPr>
              <w:t>-</w:t>
            </w:r>
          </w:p>
          <w:p w:rsidR="00392A29" w:rsidRPr="00AC1513" w:rsidRDefault="00392A29" w:rsidP="00E8727E">
            <w:pPr>
              <w:rPr>
                <w:sz w:val="28"/>
                <w:szCs w:val="28"/>
              </w:rPr>
            </w:pPr>
            <w:r w:rsidRPr="00AC1513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Pr="00AC1513" w:rsidRDefault="00392A29" w:rsidP="00E8727E">
            <w:pPr>
              <w:jc w:val="center"/>
              <w:rPr>
                <w:sz w:val="28"/>
                <w:szCs w:val="28"/>
              </w:rPr>
            </w:pPr>
            <w:r w:rsidRPr="00AC1513">
              <w:rPr>
                <w:sz w:val="28"/>
                <w:szCs w:val="28"/>
              </w:rPr>
              <w:t>Практикум</w:t>
            </w:r>
          </w:p>
        </w:tc>
        <w:tc>
          <w:tcPr>
            <w:tcW w:w="845" w:type="dxa"/>
            <w:gridSpan w:val="2"/>
          </w:tcPr>
          <w:p w:rsidR="00392A29" w:rsidRPr="00AC1513" w:rsidRDefault="00392A29" w:rsidP="00E8727E">
            <w:pPr>
              <w:jc w:val="center"/>
              <w:rPr>
                <w:sz w:val="28"/>
                <w:szCs w:val="28"/>
              </w:rPr>
            </w:pPr>
            <w:r w:rsidRPr="00AC1513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Наша жемчужина</w:t>
            </w:r>
          </w:p>
          <w:p w:rsidR="00392A29" w:rsidRPr="00AC1513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5"/>
          </w:tcPr>
          <w:p w:rsidR="00392A29" w:rsidRPr="00AC1513" w:rsidRDefault="00392A29" w:rsidP="00E8727E">
            <w:pPr>
              <w:jc w:val="center"/>
              <w:rPr>
                <w:sz w:val="28"/>
                <w:szCs w:val="28"/>
              </w:rPr>
            </w:pPr>
            <w:r w:rsidRPr="00AC1513">
              <w:rPr>
                <w:sz w:val="28"/>
                <w:szCs w:val="28"/>
              </w:rPr>
              <w:t>Райн.библ.</w:t>
            </w:r>
          </w:p>
        </w:tc>
        <w:tc>
          <w:tcPr>
            <w:tcW w:w="2011" w:type="dxa"/>
            <w:gridSpan w:val="3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 w:rsidRPr="00AC1513">
              <w:rPr>
                <w:sz w:val="28"/>
                <w:szCs w:val="28"/>
              </w:rPr>
              <w:t>Многофункциональные игры</w:t>
            </w:r>
          </w:p>
        </w:tc>
        <w:tc>
          <w:tcPr>
            <w:tcW w:w="654" w:type="dxa"/>
            <w:gridSpan w:val="8"/>
            <w:vMerge w:val="restart"/>
            <w:tcBorders>
              <w:top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"/>
          <w:wAfter w:w="34" w:type="dxa"/>
          <w:trHeight w:val="112"/>
        </w:trPr>
        <w:tc>
          <w:tcPr>
            <w:tcW w:w="545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74" w:type="dxa"/>
            <w:gridSpan w:val="2"/>
          </w:tcPr>
          <w:p w:rsidR="00392A29" w:rsidRPr="008B7C7B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136" w:type="dxa"/>
            <w:gridSpan w:val="3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gridSpan w:val="2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8B7C7B" w:rsidRDefault="00392A29" w:rsidP="00E8727E">
            <w:pPr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5" w:type="dxa"/>
            <w:gridSpan w:val="2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Pr="008B7C7B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Топонимика нашего района</w:t>
            </w:r>
          </w:p>
        </w:tc>
        <w:tc>
          <w:tcPr>
            <w:tcW w:w="1306" w:type="dxa"/>
            <w:gridSpan w:val="5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11" w:type="dxa"/>
            <w:gridSpan w:val="3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  <w:tc>
          <w:tcPr>
            <w:tcW w:w="654" w:type="dxa"/>
            <w:gridSpan w:val="8"/>
            <w:vMerge/>
            <w:tcBorders>
              <w:top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gridSpan w:val="9"/>
            <w:vMerge/>
            <w:tcBorders>
              <w:left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"/>
          <w:wAfter w:w="34" w:type="dxa"/>
          <w:trHeight w:val="180"/>
        </w:trPr>
        <w:tc>
          <w:tcPr>
            <w:tcW w:w="545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74" w:type="dxa"/>
            <w:gridSpan w:val="2"/>
          </w:tcPr>
          <w:p w:rsidR="00392A29" w:rsidRPr="008B7C7B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136" w:type="dxa"/>
            <w:gridSpan w:val="3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gridSpan w:val="2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8B7C7B" w:rsidRDefault="00392A29" w:rsidP="00E8727E">
            <w:pPr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</w:t>
            </w:r>
          </w:p>
        </w:tc>
        <w:tc>
          <w:tcPr>
            <w:tcW w:w="845" w:type="dxa"/>
            <w:gridSpan w:val="2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Река, давшая жизнь нашему городу.</w:t>
            </w:r>
          </w:p>
          <w:p w:rsidR="00392A29" w:rsidRDefault="00392A29" w:rsidP="0086729C">
            <w:pPr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5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11" w:type="dxa"/>
            <w:gridSpan w:val="3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  <w:tc>
          <w:tcPr>
            <w:tcW w:w="654" w:type="dxa"/>
            <w:gridSpan w:val="8"/>
            <w:vMerge/>
            <w:tcBorders>
              <w:top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gridSpan w:val="9"/>
            <w:vMerge/>
            <w:tcBorders>
              <w:left w:val="nil"/>
              <w:bottom w:val="nil"/>
              <w:right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4"/>
          <w:wAfter w:w="556" w:type="dxa"/>
          <w:trHeight w:val="97"/>
        </w:trPr>
        <w:tc>
          <w:tcPr>
            <w:tcW w:w="545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74" w:type="dxa"/>
            <w:gridSpan w:val="2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136" w:type="dxa"/>
            <w:gridSpan w:val="3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39" w:type="dxa"/>
            <w:gridSpan w:val="2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8B7C7B" w:rsidRDefault="00392A29" w:rsidP="00E8727E">
            <w:pPr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5" w:type="dxa"/>
            <w:gridSpan w:val="2"/>
          </w:tcPr>
          <w:p w:rsidR="00392A29" w:rsidRDefault="00392A29" w:rsidP="00E8727E">
            <w:pPr>
              <w:rPr>
                <w:sz w:val="28"/>
                <w:szCs w:val="28"/>
              </w:rPr>
            </w:pPr>
          </w:p>
          <w:p w:rsidR="00392A29" w:rsidRPr="004A367C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</w:p>
          <w:p w:rsidR="00392A29" w:rsidRDefault="00392A29" w:rsidP="0086729C">
            <w:pPr>
              <w:rPr>
                <w:sz w:val="28"/>
                <w:szCs w:val="28"/>
              </w:rPr>
            </w:pPr>
          </w:p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Наш дом родной</w:t>
            </w:r>
          </w:p>
          <w:p w:rsidR="00392A29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5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Школьн.библ.</w:t>
            </w:r>
          </w:p>
        </w:tc>
        <w:tc>
          <w:tcPr>
            <w:tcW w:w="2011" w:type="dxa"/>
            <w:gridSpan w:val="3"/>
          </w:tcPr>
          <w:p w:rsidR="00392A29" w:rsidRPr="00AC1513" w:rsidRDefault="00392A29" w:rsidP="00E8727E">
            <w:pPr>
              <w:jc w:val="center"/>
              <w:rPr>
                <w:sz w:val="28"/>
                <w:szCs w:val="28"/>
                <w:highlight w:val="yellow"/>
              </w:rPr>
            </w:pPr>
            <w:r w:rsidRPr="00E8727E"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654" w:type="dxa"/>
            <w:gridSpan w:val="8"/>
            <w:vMerge/>
            <w:tcBorders>
              <w:top w:val="nil"/>
              <w:bottom w:val="nil"/>
              <w:right w:val="nil"/>
            </w:tcBorders>
          </w:tcPr>
          <w:p w:rsidR="00392A29" w:rsidRPr="00AC1513" w:rsidRDefault="00392A29" w:rsidP="00E8727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Pr="00AC1513" w:rsidRDefault="00392A29" w:rsidP="00E8727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:rsidR="00392A29" w:rsidRPr="00AC1513" w:rsidRDefault="00392A29" w:rsidP="00E8727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92A29" w:rsidRPr="00AC1513" w:rsidRDefault="00392A29" w:rsidP="00E8727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392A29" w:rsidRPr="00AC1513">
        <w:trPr>
          <w:gridAfter w:val="12"/>
          <w:wAfter w:w="1574" w:type="dxa"/>
          <w:trHeight w:val="180"/>
        </w:trPr>
        <w:tc>
          <w:tcPr>
            <w:tcW w:w="545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74" w:type="dxa"/>
            <w:gridSpan w:val="2"/>
          </w:tcPr>
          <w:p w:rsidR="00392A29" w:rsidRPr="008B7C7B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136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</w:p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7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84" w:type="dxa"/>
            <w:gridSpan w:val="3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5" w:type="dxa"/>
            <w:gridSpan w:val="2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Откуда пошел мой род</w:t>
            </w:r>
          </w:p>
          <w:p w:rsidR="00392A29" w:rsidRPr="0029593D" w:rsidRDefault="00392A29" w:rsidP="0086729C">
            <w:pPr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343" w:type="dxa"/>
            <w:gridSpan w:val="2"/>
            <w:tcBorders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lef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  <w:tc>
          <w:tcPr>
            <w:tcW w:w="654" w:type="dxa"/>
            <w:gridSpan w:val="8"/>
            <w:vMerge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9"/>
          <w:wAfter w:w="984" w:type="dxa"/>
          <w:trHeight w:val="142"/>
        </w:trPr>
        <w:tc>
          <w:tcPr>
            <w:tcW w:w="545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74" w:type="dxa"/>
            <w:gridSpan w:val="2"/>
          </w:tcPr>
          <w:p w:rsidR="00392A29" w:rsidRPr="008B7C7B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8B7C7B" w:rsidRDefault="00392A29" w:rsidP="00E8727E">
            <w:pPr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 w:rsidRPr="0055062F">
              <w:rPr>
                <w:sz w:val="28"/>
                <w:szCs w:val="28"/>
              </w:rPr>
              <w:t>Семинар</w:t>
            </w:r>
          </w:p>
        </w:tc>
        <w:tc>
          <w:tcPr>
            <w:tcW w:w="845" w:type="dxa"/>
            <w:gridSpan w:val="2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37746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Аксубаевская земля в литературе, живописи, музыке</w:t>
            </w:r>
          </w:p>
        </w:tc>
        <w:tc>
          <w:tcPr>
            <w:tcW w:w="1306" w:type="dxa"/>
            <w:gridSpan w:val="5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Школьн.библ.</w:t>
            </w:r>
          </w:p>
        </w:tc>
        <w:tc>
          <w:tcPr>
            <w:tcW w:w="2011" w:type="dxa"/>
            <w:gridSpan w:val="3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  <w:tc>
          <w:tcPr>
            <w:tcW w:w="566" w:type="dxa"/>
            <w:gridSpan w:val="7"/>
            <w:vMerge w:val="restart"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9"/>
          <w:wAfter w:w="984" w:type="dxa"/>
          <w:trHeight w:val="1646"/>
        </w:trPr>
        <w:tc>
          <w:tcPr>
            <w:tcW w:w="545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74" w:type="dxa"/>
            <w:gridSpan w:val="2"/>
          </w:tcPr>
          <w:p w:rsidR="00392A29" w:rsidRPr="008B7C7B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8B7C7B" w:rsidRDefault="00392A29" w:rsidP="00E8727E">
            <w:pPr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5" w:type="dxa"/>
            <w:gridSpan w:val="2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E8727E">
            <w:pPr>
              <w:jc w:val="both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Я и мой поселок</w:t>
            </w:r>
          </w:p>
          <w:p w:rsidR="00392A29" w:rsidRPr="004A367C" w:rsidRDefault="00392A29" w:rsidP="0086729C">
            <w:pPr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5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11" w:type="dxa"/>
            <w:gridSpan w:val="3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  <w:tc>
          <w:tcPr>
            <w:tcW w:w="566" w:type="dxa"/>
            <w:gridSpan w:val="7"/>
            <w:vMerge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9"/>
          <w:wAfter w:w="984" w:type="dxa"/>
          <w:trHeight w:val="1113"/>
        </w:trPr>
        <w:tc>
          <w:tcPr>
            <w:tcW w:w="545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74" w:type="dxa"/>
            <w:gridSpan w:val="2"/>
          </w:tcPr>
          <w:p w:rsidR="00392A29" w:rsidRPr="008B7C7B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8B7C7B" w:rsidRDefault="00392A29" w:rsidP="00E8727E">
            <w:pPr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Деловая игра</w:t>
            </w:r>
          </w:p>
        </w:tc>
        <w:tc>
          <w:tcPr>
            <w:tcW w:w="845" w:type="dxa"/>
            <w:gridSpan w:val="2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От чистого истока</w:t>
            </w:r>
          </w:p>
        </w:tc>
        <w:tc>
          <w:tcPr>
            <w:tcW w:w="1306" w:type="dxa"/>
            <w:gridSpan w:val="5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11" w:type="dxa"/>
            <w:gridSpan w:val="3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  <w:tc>
          <w:tcPr>
            <w:tcW w:w="566" w:type="dxa"/>
            <w:gridSpan w:val="7"/>
            <w:vMerge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0"/>
          <w:wAfter w:w="2150" w:type="dxa"/>
          <w:trHeight w:val="390"/>
        </w:trPr>
        <w:tc>
          <w:tcPr>
            <w:tcW w:w="545" w:type="dxa"/>
            <w:vMerge w:val="restart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74" w:type="dxa"/>
            <w:gridSpan w:val="2"/>
            <w:vMerge w:val="restart"/>
          </w:tcPr>
          <w:p w:rsidR="00392A29" w:rsidRPr="008B7C7B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  <w:vMerge w:val="restart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gridSpan w:val="3"/>
            <w:vMerge w:val="restart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8B7C7B" w:rsidRDefault="00392A29" w:rsidP="00E8727E">
            <w:pPr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  <w:tcBorders>
              <w:bottom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</w:t>
            </w:r>
          </w:p>
        </w:tc>
        <w:tc>
          <w:tcPr>
            <w:tcW w:w="845" w:type="dxa"/>
            <w:gridSpan w:val="2"/>
            <w:tcBorders>
              <w:bottom w:val="nil"/>
            </w:tcBorders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  <w:tcBorders>
              <w:bottom w:val="nil"/>
            </w:tcBorders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Создатель великого толкового словаря</w:t>
            </w:r>
          </w:p>
        </w:tc>
        <w:tc>
          <w:tcPr>
            <w:tcW w:w="1306" w:type="dxa"/>
            <w:gridSpan w:val="5"/>
            <w:vMerge w:val="restart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Музей</w:t>
            </w:r>
          </w:p>
        </w:tc>
        <w:tc>
          <w:tcPr>
            <w:tcW w:w="2011" w:type="dxa"/>
            <w:gridSpan w:val="3"/>
            <w:vMerge w:val="restart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329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0"/>
          <w:wAfter w:w="2150" w:type="dxa"/>
          <w:trHeight w:val="94"/>
        </w:trPr>
        <w:tc>
          <w:tcPr>
            <w:tcW w:w="545" w:type="dxa"/>
            <w:vMerge/>
          </w:tcPr>
          <w:p w:rsidR="00392A29" w:rsidRPr="004A367C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4" w:type="dxa"/>
            <w:gridSpan w:val="2"/>
            <w:vMerge/>
          </w:tcPr>
          <w:p w:rsidR="00392A29" w:rsidRPr="004A367C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22" w:type="dxa"/>
            <w:gridSpan w:val="2"/>
            <w:vMerge/>
          </w:tcPr>
          <w:p w:rsidR="00392A29" w:rsidRPr="004A367C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3" w:type="dxa"/>
            <w:gridSpan w:val="3"/>
            <w:vMerge/>
          </w:tcPr>
          <w:p w:rsidR="00392A29" w:rsidRPr="004A367C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02" w:type="dxa"/>
            <w:gridSpan w:val="4"/>
            <w:tcBorders>
              <w:top w:val="nil"/>
              <w:right w:val="nil"/>
            </w:tcBorders>
          </w:tcPr>
          <w:p w:rsidR="00392A29" w:rsidRPr="004A367C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5" w:type="dxa"/>
            <w:gridSpan w:val="2"/>
            <w:tcBorders>
              <w:top w:val="nil"/>
              <w:right w:val="nil"/>
            </w:tcBorders>
          </w:tcPr>
          <w:p w:rsidR="00392A29" w:rsidRPr="004A367C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2" w:type="dxa"/>
            <w:gridSpan w:val="3"/>
            <w:tcBorders>
              <w:top w:val="nil"/>
            </w:tcBorders>
          </w:tcPr>
          <w:p w:rsidR="00392A29" w:rsidRPr="004A367C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06" w:type="dxa"/>
            <w:gridSpan w:val="5"/>
            <w:vMerge/>
          </w:tcPr>
          <w:p w:rsidR="00392A29" w:rsidRPr="004A367C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11" w:type="dxa"/>
            <w:gridSpan w:val="3"/>
            <w:vMerge/>
          </w:tcPr>
          <w:p w:rsidR="00392A29" w:rsidRPr="004A367C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9" w:type="dxa"/>
            <w:gridSpan w:val="2"/>
            <w:vMerge/>
            <w:tcBorders>
              <w:bottom w:val="nil"/>
              <w:right w:val="nil"/>
            </w:tcBorders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0"/>
          <w:wAfter w:w="2150" w:type="dxa"/>
          <w:trHeight w:val="127"/>
        </w:trPr>
        <w:tc>
          <w:tcPr>
            <w:tcW w:w="545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74" w:type="dxa"/>
            <w:gridSpan w:val="2"/>
          </w:tcPr>
          <w:p w:rsidR="00392A29" w:rsidRPr="008B7C7B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8B7C7B" w:rsidRDefault="00392A29" w:rsidP="00E8727E">
            <w:pPr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</w:t>
            </w:r>
          </w:p>
        </w:tc>
        <w:tc>
          <w:tcPr>
            <w:tcW w:w="845" w:type="dxa"/>
            <w:gridSpan w:val="2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С чего все начиналось</w:t>
            </w:r>
          </w:p>
        </w:tc>
        <w:tc>
          <w:tcPr>
            <w:tcW w:w="1306" w:type="dxa"/>
            <w:gridSpan w:val="5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Музей</w:t>
            </w:r>
          </w:p>
        </w:tc>
        <w:tc>
          <w:tcPr>
            <w:tcW w:w="2011" w:type="dxa"/>
            <w:gridSpan w:val="3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329" w:type="dxa"/>
            <w:gridSpan w:val="2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0"/>
          <w:wAfter w:w="2150" w:type="dxa"/>
          <w:trHeight w:val="645"/>
        </w:trPr>
        <w:tc>
          <w:tcPr>
            <w:tcW w:w="545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74" w:type="dxa"/>
            <w:gridSpan w:val="2"/>
          </w:tcPr>
          <w:p w:rsidR="00392A29" w:rsidRPr="008B7C7B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122" w:type="dxa"/>
            <w:gridSpan w:val="2"/>
          </w:tcPr>
          <w:p w:rsidR="00392A29" w:rsidRPr="00917FC8" w:rsidRDefault="00392A29" w:rsidP="00E8727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8B7C7B" w:rsidRDefault="00392A29" w:rsidP="00E8727E">
            <w:pPr>
              <w:rPr>
                <w:sz w:val="28"/>
                <w:szCs w:val="28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5" w:type="dxa"/>
            <w:gridSpan w:val="2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Здесь пыль веков</w:t>
            </w:r>
          </w:p>
        </w:tc>
        <w:tc>
          <w:tcPr>
            <w:tcW w:w="1306" w:type="dxa"/>
            <w:gridSpan w:val="5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Школьн.библ</w:t>
            </w:r>
          </w:p>
        </w:tc>
        <w:tc>
          <w:tcPr>
            <w:tcW w:w="2011" w:type="dxa"/>
            <w:gridSpan w:val="3"/>
          </w:tcPr>
          <w:p w:rsidR="00392A29" w:rsidRPr="0029593D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  <w:tc>
          <w:tcPr>
            <w:tcW w:w="329" w:type="dxa"/>
            <w:gridSpan w:val="2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0"/>
          <w:wAfter w:w="2150" w:type="dxa"/>
          <w:trHeight w:val="180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22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5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9593D">
              <w:rPr>
                <w:sz w:val="28"/>
                <w:szCs w:val="28"/>
              </w:rPr>
              <w:t>О чем рассказали книги</w:t>
            </w:r>
          </w:p>
          <w:p w:rsidR="00392A29" w:rsidRDefault="00392A29" w:rsidP="0086729C">
            <w:pPr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Музей</w:t>
            </w:r>
          </w:p>
        </w:tc>
        <w:tc>
          <w:tcPr>
            <w:tcW w:w="201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  <w:tc>
          <w:tcPr>
            <w:tcW w:w="329" w:type="dxa"/>
            <w:gridSpan w:val="2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0"/>
          <w:wAfter w:w="2150" w:type="dxa"/>
          <w:trHeight w:val="127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22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5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AF41C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Первые русские поселения</w:t>
            </w:r>
          </w:p>
          <w:p w:rsidR="00392A29" w:rsidRDefault="00392A29" w:rsidP="0086729C">
            <w:pPr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Музей</w:t>
            </w:r>
          </w:p>
        </w:tc>
        <w:tc>
          <w:tcPr>
            <w:tcW w:w="201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329" w:type="dxa"/>
            <w:gridSpan w:val="2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3"/>
          <w:wAfter w:w="512" w:type="dxa"/>
          <w:trHeight w:val="142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22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Самост. работа</w:t>
            </w:r>
          </w:p>
        </w:tc>
        <w:tc>
          <w:tcPr>
            <w:tcW w:w="845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37746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Вся власть Советам!</w:t>
            </w: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Церковь</w:t>
            </w:r>
          </w:p>
        </w:tc>
        <w:tc>
          <w:tcPr>
            <w:tcW w:w="201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329" w:type="dxa"/>
            <w:gridSpan w:val="2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3"/>
          <w:wAfter w:w="512" w:type="dxa"/>
          <w:trHeight w:val="142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22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5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377461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Я не участвую в войне, война участвует во мне</w:t>
            </w: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Райн.библ.</w:t>
            </w:r>
          </w:p>
        </w:tc>
        <w:tc>
          <w:tcPr>
            <w:tcW w:w="201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  <w:tc>
          <w:tcPr>
            <w:tcW w:w="329" w:type="dxa"/>
            <w:gridSpan w:val="2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3"/>
          <w:wAfter w:w="512" w:type="dxa"/>
          <w:trHeight w:val="112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22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45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О чем рассказали фотографии из семейного альбома</w:t>
            </w: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Музей</w:t>
            </w:r>
          </w:p>
        </w:tc>
        <w:tc>
          <w:tcPr>
            <w:tcW w:w="201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329" w:type="dxa"/>
            <w:gridSpan w:val="2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3"/>
          <w:wAfter w:w="512" w:type="dxa"/>
          <w:trHeight w:val="19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22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Default="00392A29" w:rsidP="00E8727E">
            <w:pPr>
              <w:rPr>
                <w:sz w:val="28"/>
                <w:szCs w:val="28"/>
              </w:rPr>
            </w:pPr>
            <w:r w:rsidRPr="0055062F">
              <w:rPr>
                <w:sz w:val="28"/>
                <w:szCs w:val="28"/>
              </w:rPr>
              <w:t>Семинар</w:t>
            </w:r>
          </w:p>
        </w:tc>
        <w:tc>
          <w:tcPr>
            <w:tcW w:w="845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AF41CF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История моей страны в названиях улиц</w:t>
            </w:r>
          </w:p>
          <w:p w:rsidR="00392A29" w:rsidRPr="00913A44" w:rsidRDefault="00392A29" w:rsidP="0086729C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1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329" w:type="dxa"/>
            <w:gridSpan w:val="2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3"/>
          <w:wAfter w:w="512" w:type="dxa"/>
          <w:trHeight w:val="210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22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Деловая игра</w:t>
            </w:r>
          </w:p>
        </w:tc>
        <w:tc>
          <w:tcPr>
            <w:tcW w:w="845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Рассказ о великом семьянине</w:t>
            </w: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Райн.библ</w:t>
            </w:r>
          </w:p>
        </w:tc>
        <w:tc>
          <w:tcPr>
            <w:tcW w:w="201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  <w:tc>
          <w:tcPr>
            <w:tcW w:w="329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3"/>
          <w:wAfter w:w="512" w:type="dxa"/>
          <w:trHeight w:val="16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22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  <w:tc>
          <w:tcPr>
            <w:tcW w:w="845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Человек своего времени</w:t>
            </w: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1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1967" w:type="dxa"/>
            <w:gridSpan w:val="19"/>
            <w:vMerge w:val="restart"/>
            <w:tcBorders>
              <w:top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3"/>
          <w:wAfter w:w="512" w:type="dxa"/>
          <w:trHeight w:val="420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22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3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02" w:type="dxa"/>
            <w:gridSpan w:val="4"/>
          </w:tcPr>
          <w:p w:rsidR="00392A29" w:rsidRDefault="00392A29" w:rsidP="00E8727E">
            <w:pPr>
              <w:rPr>
                <w:sz w:val="28"/>
                <w:szCs w:val="28"/>
              </w:rPr>
            </w:pPr>
            <w:r w:rsidRPr="0055062F">
              <w:rPr>
                <w:sz w:val="28"/>
                <w:szCs w:val="28"/>
              </w:rPr>
              <w:t>Семинар</w:t>
            </w:r>
          </w:p>
        </w:tc>
        <w:tc>
          <w:tcPr>
            <w:tcW w:w="845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Народные писатели</w:t>
            </w: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1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  <w:tc>
          <w:tcPr>
            <w:tcW w:w="1967" w:type="dxa"/>
            <w:gridSpan w:val="19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8"/>
          <w:wAfter w:w="949" w:type="dxa"/>
          <w:trHeight w:val="210"/>
        </w:trPr>
        <w:tc>
          <w:tcPr>
            <w:tcW w:w="11705" w:type="dxa"/>
            <w:gridSpan w:val="35"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2"/>
          <w:wAfter w:w="1574" w:type="dxa"/>
          <w:trHeight w:val="142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74" w:type="dxa"/>
            <w:gridSpan w:val="2"/>
          </w:tcPr>
          <w:p w:rsidR="00392A29" w:rsidRPr="00F77003" w:rsidRDefault="00392A29" w:rsidP="00E8727E">
            <w:pPr>
              <w:rPr>
                <w:color w:val="000000"/>
                <w:sz w:val="28"/>
                <w:szCs w:val="28"/>
              </w:rPr>
            </w:pPr>
          </w:p>
          <w:p w:rsidR="00392A29" w:rsidRPr="00F77003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</w:tcPr>
          <w:p w:rsidR="00392A29" w:rsidRPr="00F77003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7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1" w:type="dxa"/>
            <w:gridSpan w:val="2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5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Будем знакомы, Музей Хасана Туфана</w:t>
            </w:r>
          </w:p>
        </w:tc>
        <w:tc>
          <w:tcPr>
            <w:tcW w:w="136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Школьн.библ</w:t>
            </w:r>
          </w:p>
        </w:tc>
        <w:tc>
          <w:tcPr>
            <w:tcW w:w="1952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420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" w:type="dxa"/>
            <w:gridSpan w:val="7"/>
            <w:vMerge w:val="restart"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2"/>
          <w:wAfter w:w="1574" w:type="dxa"/>
          <w:trHeight w:val="1199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7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1" w:type="dxa"/>
            <w:gridSpan w:val="2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5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AF41CF">
            <w:pPr>
              <w:rPr>
                <w:sz w:val="28"/>
                <w:szCs w:val="28"/>
                <w:lang w:val="en-US"/>
              </w:rPr>
            </w:pPr>
            <w:r w:rsidRPr="0029593D">
              <w:rPr>
                <w:sz w:val="28"/>
                <w:szCs w:val="28"/>
              </w:rPr>
              <w:t>Летописец истории родного края</w:t>
            </w:r>
          </w:p>
          <w:p w:rsidR="00392A29" w:rsidRDefault="00392A29" w:rsidP="0086729C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Школьн.библ</w:t>
            </w:r>
          </w:p>
        </w:tc>
        <w:tc>
          <w:tcPr>
            <w:tcW w:w="1952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420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" w:type="dxa"/>
            <w:gridSpan w:val="7"/>
            <w:vMerge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2"/>
          <w:wAfter w:w="1574" w:type="dxa"/>
          <w:trHeight w:val="16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7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1" w:type="dxa"/>
            <w:gridSpan w:val="2"/>
          </w:tcPr>
          <w:p w:rsidR="00392A29" w:rsidRDefault="00392A29" w:rsidP="00E8727E">
            <w:pPr>
              <w:rPr>
                <w:sz w:val="28"/>
                <w:szCs w:val="28"/>
              </w:rPr>
            </w:pPr>
            <w:r w:rsidRPr="0055062F">
              <w:rPr>
                <w:sz w:val="28"/>
                <w:szCs w:val="28"/>
              </w:rPr>
              <w:t>Семинар</w:t>
            </w:r>
          </w:p>
        </w:tc>
        <w:tc>
          <w:tcPr>
            <w:tcW w:w="85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Ими гордится наш район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36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Школьн.библ</w:t>
            </w:r>
          </w:p>
        </w:tc>
        <w:tc>
          <w:tcPr>
            <w:tcW w:w="1952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420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" w:type="dxa"/>
            <w:gridSpan w:val="7"/>
            <w:vMerge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2"/>
          <w:wAfter w:w="1574" w:type="dxa"/>
          <w:trHeight w:val="142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7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1" w:type="dxa"/>
            <w:gridSpan w:val="2"/>
          </w:tcPr>
          <w:p w:rsidR="00392A29" w:rsidRDefault="00392A29" w:rsidP="00E8727E">
            <w:pPr>
              <w:rPr>
                <w:sz w:val="28"/>
                <w:szCs w:val="28"/>
              </w:rPr>
            </w:pPr>
            <w:r w:rsidRPr="0055062F">
              <w:rPr>
                <w:sz w:val="28"/>
                <w:szCs w:val="28"/>
              </w:rPr>
              <w:t>Семинар</w:t>
            </w:r>
          </w:p>
        </w:tc>
        <w:tc>
          <w:tcPr>
            <w:tcW w:w="85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«Не позволяй душе лениться»</w:t>
            </w:r>
          </w:p>
        </w:tc>
        <w:tc>
          <w:tcPr>
            <w:tcW w:w="136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1952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  <w:tc>
          <w:tcPr>
            <w:tcW w:w="420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" w:type="dxa"/>
            <w:gridSpan w:val="7"/>
            <w:vMerge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2"/>
          <w:wAfter w:w="1574" w:type="dxa"/>
          <w:trHeight w:val="22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7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1" w:type="dxa"/>
            <w:gridSpan w:val="2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5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355B73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Добро создаваемое добрыми руками</w:t>
            </w:r>
          </w:p>
          <w:p w:rsidR="00392A29" w:rsidRDefault="00392A29" w:rsidP="0086729C">
            <w:pPr>
              <w:rPr>
                <w:sz w:val="28"/>
                <w:szCs w:val="28"/>
              </w:rPr>
            </w:pPr>
          </w:p>
        </w:tc>
        <w:tc>
          <w:tcPr>
            <w:tcW w:w="136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Школьн.библ.</w:t>
            </w:r>
          </w:p>
        </w:tc>
        <w:tc>
          <w:tcPr>
            <w:tcW w:w="1952" w:type="dxa"/>
            <w:gridSpan w:val="2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420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" w:type="dxa"/>
            <w:gridSpan w:val="7"/>
            <w:vMerge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2"/>
          <w:wAfter w:w="1574" w:type="dxa"/>
          <w:trHeight w:val="19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7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1" w:type="dxa"/>
            <w:gridSpan w:val="2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5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86729C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Люди в белых халатах</w:t>
            </w:r>
          </w:p>
        </w:tc>
        <w:tc>
          <w:tcPr>
            <w:tcW w:w="136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Актв.зал</w:t>
            </w:r>
          </w:p>
        </w:tc>
        <w:tc>
          <w:tcPr>
            <w:tcW w:w="1952" w:type="dxa"/>
            <w:gridSpan w:val="2"/>
            <w:tcBorders>
              <w:bottom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  <w:tc>
          <w:tcPr>
            <w:tcW w:w="420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7"/>
          <w:wAfter w:w="777" w:type="dxa"/>
          <w:trHeight w:val="910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7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1" w:type="dxa"/>
            <w:gridSpan w:val="2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5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355B73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У каждого своя судьба.</w:t>
            </w: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1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473" w:type="dxa"/>
            <w:gridSpan w:val="4"/>
            <w:vMerge w:val="restart"/>
            <w:tcBorders>
              <w:top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6"/>
          <w:wAfter w:w="763" w:type="dxa"/>
          <w:trHeight w:val="507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7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1" w:type="dxa"/>
            <w:gridSpan w:val="2"/>
          </w:tcPr>
          <w:p w:rsidR="00392A29" w:rsidRDefault="00392A29" w:rsidP="00E8727E">
            <w:pPr>
              <w:rPr>
                <w:sz w:val="28"/>
                <w:szCs w:val="28"/>
              </w:rPr>
            </w:pPr>
            <w:r w:rsidRPr="0055062F">
              <w:rPr>
                <w:sz w:val="28"/>
                <w:szCs w:val="28"/>
              </w:rPr>
              <w:t>Семинар</w:t>
            </w:r>
          </w:p>
        </w:tc>
        <w:tc>
          <w:tcPr>
            <w:tcW w:w="85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Человек своего времени.</w:t>
            </w:r>
          </w:p>
        </w:tc>
        <w:tc>
          <w:tcPr>
            <w:tcW w:w="1306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1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</w:t>
            </w:r>
          </w:p>
        </w:tc>
        <w:tc>
          <w:tcPr>
            <w:tcW w:w="473" w:type="dxa"/>
            <w:gridSpan w:val="4"/>
            <w:vMerge/>
            <w:tcBorders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3" w:type="dxa"/>
            <w:gridSpan w:val="12"/>
            <w:vMerge w:val="restart"/>
            <w:tcBorders>
              <w:top w:val="nil"/>
              <w:left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6"/>
          <w:wAfter w:w="763" w:type="dxa"/>
          <w:trHeight w:val="1604"/>
        </w:trPr>
        <w:tc>
          <w:tcPr>
            <w:tcW w:w="545" w:type="dxa"/>
            <w:vMerge w:val="restart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74" w:type="dxa"/>
            <w:gridSpan w:val="2"/>
            <w:vMerge w:val="restart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  <w:vMerge w:val="restart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7" w:type="dxa"/>
            <w:gridSpan w:val="3"/>
            <w:vMerge w:val="restart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1" w:type="dxa"/>
            <w:gridSpan w:val="2"/>
            <w:vMerge w:val="restart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58" w:type="dxa"/>
            <w:gridSpan w:val="3"/>
            <w:vMerge w:val="restart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3"/>
            <w:vMerge w:val="restart"/>
          </w:tcPr>
          <w:p w:rsidR="00392A29" w:rsidRPr="0029593D" w:rsidRDefault="00392A29" w:rsidP="00355B73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 xml:space="preserve">    Человек своего времени.</w:t>
            </w:r>
          </w:p>
          <w:p w:rsidR="00392A29" w:rsidRDefault="00392A29" w:rsidP="00355B73">
            <w:pPr>
              <w:rPr>
                <w:sz w:val="28"/>
                <w:szCs w:val="28"/>
              </w:rPr>
            </w:pPr>
          </w:p>
        </w:tc>
        <w:tc>
          <w:tcPr>
            <w:tcW w:w="1306" w:type="dxa"/>
            <w:gridSpan w:val="5"/>
            <w:vMerge w:val="restart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Школьн.библ</w:t>
            </w:r>
          </w:p>
        </w:tc>
        <w:tc>
          <w:tcPr>
            <w:tcW w:w="2011" w:type="dxa"/>
            <w:gridSpan w:val="3"/>
            <w:vMerge w:val="restart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gridSpan w:val="4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3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2"/>
          <w:wAfter w:w="2479" w:type="dxa"/>
          <w:trHeight w:val="322"/>
        </w:trPr>
        <w:tc>
          <w:tcPr>
            <w:tcW w:w="545" w:type="dxa"/>
            <w:vMerge/>
          </w:tcPr>
          <w:p w:rsidR="00392A29" w:rsidRPr="005D3F5A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74" w:type="dxa"/>
            <w:gridSpan w:val="2"/>
            <w:vMerge/>
          </w:tcPr>
          <w:p w:rsidR="00392A29" w:rsidRPr="005D3F5A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  <w:vMerge/>
          </w:tcPr>
          <w:p w:rsidR="00392A29" w:rsidRPr="005D3F5A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7" w:type="dxa"/>
            <w:gridSpan w:val="3"/>
            <w:vMerge/>
          </w:tcPr>
          <w:p w:rsidR="00392A29" w:rsidRPr="005D3F5A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1" w:type="dxa"/>
            <w:gridSpan w:val="2"/>
            <w:vMerge/>
          </w:tcPr>
          <w:p w:rsidR="00392A29" w:rsidRPr="005D3F5A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8" w:type="dxa"/>
            <w:gridSpan w:val="3"/>
            <w:vMerge/>
          </w:tcPr>
          <w:p w:rsidR="00392A29" w:rsidRPr="005D3F5A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2" w:type="dxa"/>
            <w:gridSpan w:val="3"/>
            <w:vMerge/>
          </w:tcPr>
          <w:p w:rsidR="00392A29" w:rsidRPr="005D3F5A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06" w:type="dxa"/>
            <w:gridSpan w:val="5"/>
            <w:vMerge/>
          </w:tcPr>
          <w:p w:rsidR="00392A29" w:rsidRPr="005D3F5A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11" w:type="dxa"/>
            <w:gridSpan w:val="3"/>
            <w:vMerge/>
          </w:tcPr>
          <w:p w:rsidR="00392A29" w:rsidRPr="005D3F5A" w:rsidRDefault="00392A29" w:rsidP="00E8727E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92A29" w:rsidRPr="0029593D">
        <w:trPr>
          <w:gridAfter w:val="22"/>
          <w:wAfter w:w="2479" w:type="dxa"/>
          <w:trHeight w:val="13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74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dxa"/>
            <w:gridSpan w:val="3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7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84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5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6" w:type="dxa"/>
            <w:gridSpan w:val="3"/>
          </w:tcPr>
          <w:p w:rsidR="00392A29" w:rsidRDefault="00392A29" w:rsidP="00355B73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Не позволяй душе лениться</w:t>
            </w:r>
          </w:p>
        </w:tc>
        <w:tc>
          <w:tcPr>
            <w:tcW w:w="126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39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142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355B73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Историко-географическое описание Аксубаевского района.</w:t>
            </w:r>
          </w:p>
          <w:p w:rsidR="00392A29" w:rsidRDefault="00392A29" w:rsidP="00355B73">
            <w:pPr>
              <w:rPr>
                <w:sz w:val="28"/>
                <w:szCs w:val="28"/>
              </w:rPr>
            </w:pPr>
          </w:p>
        </w:tc>
        <w:tc>
          <w:tcPr>
            <w:tcW w:w="1247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15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484" w:type="dxa"/>
            <w:gridSpan w:val="5"/>
            <w:vMerge w:val="restart"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16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355B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в истории. ХХ век</w:t>
            </w:r>
          </w:p>
          <w:p w:rsidR="00392A29" w:rsidRDefault="00392A29" w:rsidP="00355B73">
            <w:pPr>
              <w:rPr>
                <w:sz w:val="28"/>
                <w:szCs w:val="28"/>
              </w:rPr>
            </w:pPr>
          </w:p>
        </w:tc>
        <w:tc>
          <w:tcPr>
            <w:tcW w:w="1247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15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Конкурсный проект</w:t>
            </w:r>
          </w:p>
        </w:tc>
        <w:tc>
          <w:tcPr>
            <w:tcW w:w="484" w:type="dxa"/>
            <w:gridSpan w:val="5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1650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355B73">
            <w:pPr>
              <w:rPr>
                <w:sz w:val="28"/>
                <w:szCs w:val="28"/>
              </w:rPr>
            </w:pPr>
            <w:r w:rsidRPr="0029593D">
              <w:rPr>
                <w:sz w:val="28"/>
                <w:szCs w:val="28"/>
              </w:rPr>
              <w:t>Подв</w:t>
            </w:r>
            <w:r>
              <w:rPr>
                <w:sz w:val="28"/>
                <w:szCs w:val="28"/>
              </w:rPr>
              <w:t>едение итогов</w:t>
            </w:r>
            <w:r w:rsidRPr="0029593D">
              <w:rPr>
                <w:sz w:val="28"/>
                <w:szCs w:val="28"/>
              </w:rPr>
              <w:t xml:space="preserve"> работы кружка</w:t>
            </w:r>
            <w:r>
              <w:rPr>
                <w:sz w:val="28"/>
                <w:szCs w:val="28"/>
              </w:rPr>
              <w:t xml:space="preserve"> за 1 год.</w:t>
            </w:r>
          </w:p>
        </w:tc>
        <w:tc>
          <w:tcPr>
            <w:tcW w:w="1247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15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Конкурсный проект</w:t>
            </w:r>
          </w:p>
        </w:tc>
        <w:tc>
          <w:tcPr>
            <w:tcW w:w="484" w:type="dxa"/>
            <w:gridSpan w:val="5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1233"/>
        </w:trPr>
        <w:tc>
          <w:tcPr>
            <w:tcW w:w="10800" w:type="dxa"/>
            <w:gridSpan w:val="25"/>
            <w:tcBorders>
              <w:left w:val="nil"/>
            </w:tcBorders>
          </w:tcPr>
          <w:p w:rsidR="00392A29" w:rsidRDefault="00392A29" w:rsidP="00355B73">
            <w:pPr>
              <w:rPr>
                <w:sz w:val="28"/>
                <w:szCs w:val="28"/>
              </w:rPr>
            </w:pPr>
          </w:p>
          <w:p w:rsidR="00392A29" w:rsidRDefault="00392A29" w:rsidP="00355B73">
            <w:pPr>
              <w:rPr>
                <w:sz w:val="28"/>
                <w:szCs w:val="28"/>
              </w:rPr>
            </w:pPr>
          </w:p>
          <w:p w:rsidR="00392A29" w:rsidRPr="00355B73" w:rsidRDefault="00392A29" w:rsidP="00355B73">
            <w:pPr>
              <w:rPr>
                <w:b/>
                <w:bCs/>
                <w:sz w:val="28"/>
                <w:szCs w:val="28"/>
              </w:rPr>
            </w:pPr>
            <w:r w:rsidRPr="00355B73">
              <w:rPr>
                <w:b/>
                <w:bCs/>
                <w:sz w:val="28"/>
                <w:szCs w:val="28"/>
              </w:rPr>
              <w:t>2-ой год обучения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  <w:gridSpan w:val="5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97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Что изучает археолог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15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484" w:type="dxa"/>
            <w:gridSpan w:val="5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210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Мой дом.</w:t>
            </w:r>
          </w:p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Родословная семьи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Архив </w:t>
            </w:r>
          </w:p>
        </w:tc>
        <w:tc>
          <w:tcPr>
            <w:tcW w:w="215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  <w:tc>
          <w:tcPr>
            <w:tcW w:w="484" w:type="dxa"/>
            <w:gridSpan w:val="5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97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У меня есть своя история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15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  <w:tc>
          <w:tcPr>
            <w:tcW w:w="484" w:type="dxa"/>
            <w:gridSpan w:val="5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19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Какие события прошлого отразились в истории моей семьи.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Музей</w:t>
            </w:r>
          </w:p>
        </w:tc>
        <w:tc>
          <w:tcPr>
            <w:tcW w:w="215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Конкурсный проект</w:t>
            </w:r>
          </w:p>
        </w:tc>
        <w:tc>
          <w:tcPr>
            <w:tcW w:w="484" w:type="dxa"/>
            <w:gridSpan w:val="5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112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чем могут рассказать семейные реликвии </w:t>
            </w:r>
          </w:p>
        </w:tc>
        <w:tc>
          <w:tcPr>
            <w:tcW w:w="1247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155" w:type="dxa"/>
            <w:gridSpan w:val="6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484" w:type="dxa"/>
            <w:gridSpan w:val="5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1932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92A29" w:rsidRDefault="00392A29" w:rsidP="00E8727E">
            <w:pPr>
              <w:rPr>
                <w:sz w:val="28"/>
                <w:szCs w:val="28"/>
              </w:rPr>
            </w:pPr>
          </w:p>
          <w:p w:rsidR="00392A29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  <w:p w:rsidR="00392A29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Практическое занятие «Создание родословной»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Музей 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  <w:gridSpan w:val="5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112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Default="00392A29" w:rsidP="00E8727E">
            <w:pPr>
              <w:rPr>
                <w:color w:val="000000"/>
                <w:shd w:val="clear" w:color="auto" w:fill="FFFFFF"/>
              </w:rPr>
            </w:pPr>
          </w:p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Родина школа.</w:t>
            </w:r>
          </w:p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Её история и традиции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484" w:type="dxa"/>
            <w:gridSpan w:val="5"/>
            <w:vMerge/>
            <w:tcBorders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22"/>
          <w:wAfter w:w="2479" w:type="dxa"/>
          <w:trHeight w:val="127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Экскурсия</w:t>
            </w:r>
          </w:p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«Несущая свет знаний»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Архив </w:t>
            </w: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Самаст. работа</w:t>
            </w:r>
          </w:p>
        </w:tc>
      </w:tr>
      <w:tr w:rsidR="00392A29" w:rsidRPr="0029593D">
        <w:trPr>
          <w:gridAfter w:val="22"/>
          <w:wAfter w:w="2479" w:type="dxa"/>
          <w:trHeight w:val="82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Ветераны педагогического труда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Район.библ.</w:t>
            </w: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29593D">
        <w:trPr>
          <w:gridAfter w:val="22"/>
          <w:wAfter w:w="2479" w:type="dxa"/>
          <w:trHeight w:val="64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  <w:vMerge w:val="restart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  <w:vMerge w:val="restart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  <w:vMerge w:val="restart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  <w:tc>
          <w:tcPr>
            <w:tcW w:w="848" w:type="dxa"/>
            <w:gridSpan w:val="3"/>
            <w:vMerge w:val="restart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  <w:vMerge w:val="restart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Наши школьные традиции</w:t>
            </w:r>
          </w:p>
        </w:tc>
        <w:tc>
          <w:tcPr>
            <w:tcW w:w="1352" w:type="dxa"/>
            <w:gridSpan w:val="4"/>
            <w:vMerge w:val="restart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Музей </w:t>
            </w:r>
          </w:p>
        </w:tc>
        <w:tc>
          <w:tcPr>
            <w:tcW w:w="2050" w:type="dxa"/>
            <w:gridSpan w:val="5"/>
            <w:vMerge w:val="restart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</w:tr>
      <w:tr w:rsidR="00392A29" w:rsidRPr="0029593D">
        <w:trPr>
          <w:gridAfter w:val="22"/>
          <w:wAfter w:w="2479" w:type="dxa"/>
          <w:trHeight w:val="306"/>
        </w:trPr>
        <w:tc>
          <w:tcPr>
            <w:tcW w:w="545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962" w:type="dxa"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Merge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846" w:type="dxa"/>
            <w:gridSpan w:val="3"/>
            <w:vMerge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vMerge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848" w:type="dxa"/>
            <w:gridSpan w:val="3"/>
            <w:vMerge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  <w:vMerge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</w:p>
        </w:tc>
        <w:tc>
          <w:tcPr>
            <w:tcW w:w="2050" w:type="dxa"/>
            <w:gridSpan w:val="5"/>
            <w:vMerge/>
          </w:tcPr>
          <w:p w:rsidR="00392A29" w:rsidRPr="0029593D" w:rsidRDefault="00392A29" w:rsidP="00E8727E">
            <w:pPr>
              <w:rPr>
                <w:sz w:val="28"/>
                <w:szCs w:val="28"/>
              </w:rPr>
            </w:pPr>
          </w:p>
        </w:tc>
      </w:tr>
      <w:tr w:rsidR="00392A29" w:rsidRPr="0029593D">
        <w:trPr>
          <w:trHeight w:val="19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Практическое занятие «Моя школа в будущем»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Музей </w:t>
            </w: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484" w:type="dxa"/>
            <w:gridSpan w:val="5"/>
            <w:vMerge w:val="restart"/>
            <w:tcBorders>
              <w:top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trHeight w:val="16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Моя малая Родина 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Музей</w:t>
            </w: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484" w:type="dxa"/>
            <w:gridSpan w:val="5"/>
            <w:vMerge/>
            <w:tcBorders>
              <w:top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trHeight w:val="240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Памятники истории вокруг нас 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Музей </w:t>
            </w: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  <w:tc>
          <w:tcPr>
            <w:tcW w:w="484" w:type="dxa"/>
            <w:gridSpan w:val="5"/>
            <w:vMerge/>
            <w:tcBorders>
              <w:top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trHeight w:val="150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Письменные источники по истории нашего края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Музей </w:t>
            </w: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484" w:type="dxa"/>
            <w:gridSpan w:val="5"/>
            <w:vMerge/>
            <w:tcBorders>
              <w:top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trHeight w:val="22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62" w:type="dxa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Легенды нашей земли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Музей </w:t>
            </w: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484" w:type="dxa"/>
            <w:gridSpan w:val="5"/>
            <w:vMerge/>
            <w:tcBorders>
              <w:top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trHeight w:val="37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62" w:type="dxa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Памятники культуры нашего края 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рефератов</w:t>
            </w:r>
          </w:p>
        </w:tc>
        <w:tc>
          <w:tcPr>
            <w:tcW w:w="484" w:type="dxa"/>
            <w:gridSpan w:val="5"/>
            <w:vMerge/>
            <w:tcBorders>
              <w:top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95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254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62" w:type="dxa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Экскурсия в церковь «Иконы нашего храма»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Pr="00917FC8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Церковь</w:t>
            </w: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Самостоятельное задание</w:t>
            </w:r>
          </w:p>
        </w:tc>
        <w:tc>
          <w:tcPr>
            <w:tcW w:w="484" w:type="dxa"/>
            <w:gridSpan w:val="5"/>
            <w:vMerge/>
            <w:tcBorders>
              <w:top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  <w:tr w:rsidR="00392A29" w:rsidRPr="0029593D">
        <w:trPr>
          <w:gridAfter w:val="17"/>
          <w:wAfter w:w="1995" w:type="dxa"/>
          <w:trHeight w:val="165"/>
        </w:trPr>
        <w:tc>
          <w:tcPr>
            <w:tcW w:w="545" w:type="dxa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62" w:type="dxa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19" w:type="dxa"/>
            <w:gridSpan w:val="2"/>
          </w:tcPr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46" w:type="dxa"/>
            <w:gridSpan w:val="3"/>
          </w:tcPr>
          <w:p w:rsidR="00392A29" w:rsidRPr="004A367C" w:rsidRDefault="00392A29" w:rsidP="00E8727E">
            <w:pPr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14.15</w:t>
            </w:r>
          </w:p>
          <w:p w:rsidR="00392A29" w:rsidRPr="004A367C" w:rsidRDefault="00392A29" w:rsidP="00E8727E">
            <w:pPr>
              <w:jc w:val="center"/>
              <w:rPr>
                <w:color w:val="000000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-</w:t>
            </w:r>
          </w:p>
          <w:p w:rsidR="00392A29" w:rsidRPr="00913A44" w:rsidRDefault="00392A29" w:rsidP="00E8727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A367C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57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848" w:type="dxa"/>
            <w:gridSpan w:val="3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1" w:type="dxa"/>
            <w:gridSpan w:val="3"/>
          </w:tcPr>
          <w:p w:rsidR="00392A29" w:rsidRDefault="00392A29" w:rsidP="00E872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Льноводный край: прошлое  и настоящее</w:t>
            </w:r>
          </w:p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4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Каб.№10</w:t>
            </w:r>
          </w:p>
        </w:tc>
        <w:tc>
          <w:tcPr>
            <w:tcW w:w="2050" w:type="dxa"/>
            <w:gridSpan w:val="5"/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проектов</w:t>
            </w:r>
          </w:p>
        </w:tc>
        <w:tc>
          <w:tcPr>
            <w:tcW w:w="484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392A29" w:rsidRDefault="00392A29" w:rsidP="00E8727E">
            <w:pPr>
              <w:jc w:val="center"/>
              <w:rPr>
                <w:sz w:val="28"/>
                <w:szCs w:val="28"/>
              </w:rPr>
            </w:pPr>
          </w:p>
        </w:tc>
      </w:tr>
    </w:tbl>
    <w:p w:rsidR="00392A29" w:rsidRDefault="00392A29" w:rsidP="00163D68">
      <w:pPr>
        <w:tabs>
          <w:tab w:val="left" w:pos="4095"/>
        </w:tabs>
      </w:pPr>
    </w:p>
    <w:tbl>
      <w:tblPr>
        <w:tblpPr w:leftFromText="180" w:rightFromText="180" w:vertAnchor="text" w:horzAnchor="page" w:tblpX="653" w:tblpY="119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959"/>
        <w:gridCol w:w="33"/>
        <w:gridCol w:w="1134"/>
        <w:gridCol w:w="817"/>
        <w:gridCol w:w="34"/>
        <w:gridCol w:w="1242"/>
        <w:gridCol w:w="34"/>
        <w:gridCol w:w="817"/>
        <w:gridCol w:w="33"/>
        <w:gridCol w:w="1809"/>
        <w:gridCol w:w="34"/>
        <w:gridCol w:w="1384"/>
        <w:gridCol w:w="33"/>
        <w:gridCol w:w="2093"/>
        <w:gridCol w:w="34"/>
      </w:tblGrid>
      <w:tr w:rsidR="00392A29">
        <w:trPr>
          <w:trHeight w:val="5517"/>
        </w:trPr>
        <w:tc>
          <w:tcPr>
            <w:tcW w:w="567" w:type="dxa"/>
          </w:tcPr>
          <w:p w:rsidR="00392A29" w:rsidRDefault="00392A29" w:rsidP="00917FC8">
            <w:pPr>
              <w:tabs>
                <w:tab w:val="left" w:pos="4095"/>
              </w:tabs>
            </w:pPr>
            <w:r>
              <w:t>19</w:t>
            </w:r>
          </w:p>
        </w:tc>
        <w:tc>
          <w:tcPr>
            <w:tcW w:w="992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1134" w:type="dxa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851" w:type="dxa"/>
            <w:gridSpan w:val="2"/>
          </w:tcPr>
          <w:p w:rsidR="00392A29" w:rsidRPr="008916D8" w:rsidRDefault="00392A29" w:rsidP="00917FC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917FC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917FC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  <w:gridSpan w:val="2"/>
          </w:tcPr>
          <w:p w:rsidR="00392A29" w:rsidRPr="00B6492D" w:rsidRDefault="00392A29" w:rsidP="00917FC8">
            <w:pPr>
              <w:tabs>
                <w:tab w:val="left" w:pos="4095"/>
              </w:tabs>
            </w:pPr>
            <w:r w:rsidRPr="00B6492D">
              <w:rPr>
                <w:rFonts w:ascii="Arial" w:hAnsi="Arial" w:cs="Arial"/>
                <w:color w:val="000000"/>
                <w:shd w:val="clear" w:color="auto" w:fill="FFFFFF"/>
              </w:rPr>
              <w:t>Семинар</w:t>
            </w:r>
          </w:p>
        </w:tc>
        <w:tc>
          <w:tcPr>
            <w:tcW w:w="850" w:type="dxa"/>
            <w:gridSpan w:val="2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gridSpan w:val="2"/>
          </w:tcPr>
          <w:p w:rsidR="00392A29" w:rsidRPr="008916D8" w:rsidRDefault="00392A29" w:rsidP="00917FC8">
            <w:pPr>
              <w:tabs>
                <w:tab w:val="left" w:pos="4095"/>
              </w:tabs>
              <w:spacing w:line="480" w:lineRule="auto"/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Экскурсия Аксубаевский краеведческий музей  «Что могут рассказать старые вещи»</w:t>
            </w:r>
          </w:p>
        </w:tc>
        <w:tc>
          <w:tcPr>
            <w:tcW w:w="1417" w:type="dxa"/>
            <w:gridSpan w:val="2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музей</w:t>
            </w:r>
          </w:p>
        </w:tc>
        <w:tc>
          <w:tcPr>
            <w:tcW w:w="2127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Защита проектов</w:t>
            </w:r>
          </w:p>
        </w:tc>
      </w:tr>
      <w:tr w:rsidR="00392A29">
        <w:trPr>
          <w:gridAfter w:val="1"/>
          <w:wAfter w:w="34" w:type="dxa"/>
        </w:trPr>
        <w:tc>
          <w:tcPr>
            <w:tcW w:w="567" w:type="dxa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20</w:t>
            </w:r>
          </w:p>
        </w:tc>
        <w:tc>
          <w:tcPr>
            <w:tcW w:w="959" w:type="dxa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1167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817" w:type="dxa"/>
          </w:tcPr>
          <w:p w:rsidR="00392A29" w:rsidRPr="008916D8" w:rsidRDefault="00392A29" w:rsidP="00917FC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917FC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917FC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>
              <w:t>Семинар</w:t>
            </w:r>
          </w:p>
        </w:tc>
        <w:tc>
          <w:tcPr>
            <w:tcW w:w="851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2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Во имя любимой Отчизны</w:t>
            </w:r>
          </w:p>
        </w:tc>
        <w:tc>
          <w:tcPr>
            <w:tcW w:w="1418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>
        <w:trPr>
          <w:gridAfter w:val="1"/>
          <w:wAfter w:w="34" w:type="dxa"/>
        </w:trPr>
        <w:tc>
          <w:tcPr>
            <w:tcW w:w="567" w:type="dxa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21</w:t>
            </w:r>
          </w:p>
        </w:tc>
        <w:tc>
          <w:tcPr>
            <w:tcW w:w="959" w:type="dxa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1167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817" w:type="dxa"/>
          </w:tcPr>
          <w:p w:rsidR="00392A29" w:rsidRPr="008916D8" w:rsidRDefault="00392A29" w:rsidP="00917FC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917FC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917FC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>
              <w:t>Практикум</w:t>
            </w:r>
          </w:p>
        </w:tc>
        <w:tc>
          <w:tcPr>
            <w:tcW w:w="851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2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Наши земляки-участники Великой Отечественной войны</w:t>
            </w:r>
          </w:p>
        </w:tc>
        <w:tc>
          <w:tcPr>
            <w:tcW w:w="1418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>
        <w:trPr>
          <w:gridAfter w:val="1"/>
          <w:wAfter w:w="34" w:type="dxa"/>
        </w:trPr>
        <w:tc>
          <w:tcPr>
            <w:tcW w:w="567" w:type="dxa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22</w:t>
            </w:r>
          </w:p>
        </w:tc>
        <w:tc>
          <w:tcPr>
            <w:tcW w:w="959" w:type="dxa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1167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817" w:type="dxa"/>
          </w:tcPr>
          <w:p w:rsidR="00392A29" w:rsidRPr="008916D8" w:rsidRDefault="00392A29" w:rsidP="00917FC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917FC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917FC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>
              <w:t>Круглый стол</w:t>
            </w:r>
          </w:p>
        </w:tc>
        <w:tc>
          <w:tcPr>
            <w:tcW w:w="851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2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Практическое занятие «Настоящее и будущее моего села»</w:t>
            </w:r>
          </w:p>
        </w:tc>
        <w:tc>
          <w:tcPr>
            <w:tcW w:w="1418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>
        <w:trPr>
          <w:gridAfter w:val="1"/>
          <w:wAfter w:w="34" w:type="dxa"/>
        </w:trPr>
        <w:tc>
          <w:tcPr>
            <w:tcW w:w="567" w:type="dxa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23</w:t>
            </w:r>
          </w:p>
        </w:tc>
        <w:tc>
          <w:tcPr>
            <w:tcW w:w="959" w:type="dxa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1167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817" w:type="dxa"/>
          </w:tcPr>
          <w:p w:rsidR="00392A29" w:rsidRPr="008916D8" w:rsidRDefault="00392A29" w:rsidP="00917FC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917FC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917FC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>
              <w:t>Круглый стол</w:t>
            </w:r>
          </w:p>
        </w:tc>
        <w:tc>
          <w:tcPr>
            <w:tcW w:w="851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2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Улицы моего села</w:t>
            </w:r>
          </w:p>
        </w:tc>
        <w:tc>
          <w:tcPr>
            <w:tcW w:w="1418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>
        <w:trPr>
          <w:gridAfter w:val="1"/>
          <w:wAfter w:w="34" w:type="dxa"/>
        </w:trPr>
        <w:tc>
          <w:tcPr>
            <w:tcW w:w="567" w:type="dxa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24</w:t>
            </w:r>
          </w:p>
        </w:tc>
        <w:tc>
          <w:tcPr>
            <w:tcW w:w="959" w:type="dxa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1167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817" w:type="dxa"/>
          </w:tcPr>
          <w:p w:rsidR="00392A29" w:rsidRPr="008916D8" w:rsidRDefault="00392A29" w:rsidP="00917FC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917FC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917FC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>
              <w:t>Практикум</w:t>
            </w:r>
          </w:p>
        </w:tc>
        <w:tc>
          <w:tcPr>
            <w:tcW w:w="851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2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 xml:space="preserve">Вклад земляков в победу над врагом </w:t>
            </w:r>
          </w:p>
        </w:tc>
        <w:tc>
          <w:tcPr>
            <w:tcW w:w="1418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Защита проектов</w:t>
            </w:r>
          </w:p>
        </w:tc>
      </w:tr>
      <w:tr w:rsidR="00392A29">
        <w:trPr>
          <w:gridAfter w:val="1"/>
          <w:wAfter w:w="34" w:type="dxa"/>
        </w:trPr>
        <w:tc>
          <w:tcPr>
            <w:tcW w:w="567" w:type="dxa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25</w:t>
            </w:r>
          </w:p>
        </w:tc>
        <w:tc>
          <w:tcPr>
            <w:tcW w:w="959" w:type="dxa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1167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817" w:type="dxa"/>
          </w:tcPr>
          <w:p w:rsidR="00392A29" w:rsidRPr="008916D8" w:rsidRDefault="00392A29" w:rsidP="00917FC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917FC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917FC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>
              <w:t>Практикум</w:t>
            </w:r>
          </w:p>
        </w:tc>
        <w:tc>
          <w:tcPr>
            <w:tcW w:w="851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2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 xml:space="preserve">Как наши предки свою землю защищали </w:t>
            </w:r>
          </w:p>
        </w:tc>
        <w:tc>
          <w:tcPr>
            <w:tcW w:w="1418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>
              <w:t>Библиотека</w:t>
            </w:r>
          </w:p>
        </w:tc>
        <w:tc>
          <w:tcPr>
            <w:tcW w:w="212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Защита проектов</w:t>
            </w:r>
          </w:p>
        </w:tc>
      </w:tr>
      <w:tr w:rsidR="00392A29">
        <w:trPr>
          <w:gridAfter w:val="1"/>
          <w:wAfter w:w="34" w:type="dxa"/>
        </w:trPr>
        <w:tc>
          <w:tcPr>
            <w:tcW w:w="567" w:type="dxa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>26</w:t>
            </w:r>
          </w:p>
        </w:tc>
        <w:tc>
          <w:tcPr>
            <w:tcW w:w="959" w:type="dxa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1167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</w:p>
        </w:tc>
        <w:tc>
          <w:tcPr>
            <w:tcW w:w="817" w:type="dxa"/>
          </w:tcPr>
          <w:p w:rsidR="00392A29" w:rsidRPr="008916D8" w:rsidRDefault="00392A29" w:rsidP="00917FC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917FC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917FC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>
              <w:t>Круглый стол</w:t>
            </w:r>
          </w:p>
        </w:tc>
        <w:tc>
          <w:tcPr>
            <w:tcW w:w="851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  <w:gridSpan w:val="2"/>
          </w:tcPr>
          <w:p w:rsidR="00392A29" w:rsidRPr="008916D8" w:rsidRDefault="00392A29" w:rsidP="00917FC8">
            <w:pPr>
              <w:tabs>
                <w:tab w:val="left" w:pos="4095"/>
              </w:tabs>
              <w:rPr>
                <w:sz w:val="28"/>
                <w:szCs w:val="28"/>
              </w:rPr>
            </w:pPr>
            <w:r w:rsidRPr="008916D8">
              <w:rPr>
                <w:sz w:val="28"/>
                <w:szCs w:val="28"/>
              </w:rPr>
              <w:t xml:space="preserve">Парни и девушки с нашей улицы </w:t>
            </w:r>
          </w:p>
        </w:tc>
        <w:tc>
          <w:tcPr>
            <w:tcW w:w="1418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  <w:gridSpan w:val="2"/>
          </w:tcPr>
          <w:p w:rsidR="00392A29" w:rsidRDefault="00392A29" w:rsidP="00917FC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</w:tc>
      </w:tr>
    </w:tbl>
    <w:p w:rsidR="00392A29" w:rsidRDefault="00392A29" w:rsidP="00CA1DCC">
      <w:pPr>
        <w:pStyle w:val="NormalWeb"/>
        <w:rPr>
          <w:b/>
          <w:bCs/>
          <w:color w:val="000000"/>
          <w:sz w:val="27"/>
          <w:szCs w:val="27"/>
        </w:rPr>
      </w:pPr>
    </w:p>
    <w:tbl>
      <w:tblPr>
        <w:tblpPr w:leftFromText="180" w:rightFromText="180" w:vertAnchor="text" w:horzAnchor="page" w:tblpX="538" w:tblpY="357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4"/>
        <w:gridCol w:w="654"/>
        <w:gridCol w:w="1364"/>
        <w:gridCol w:w="850"/>
        <w:gridCol w:w="1276"/>
        <w:gridCol w:w="850"/>
        <w:gridCol w:w="1843"/>
        <w:gridCol w:w="1418"/>
        <w:gridCol w:w="2126"/>
      </w:tblGrid>
      <w:tr w:rsidR="00392A29" w:rsidRPr="008916D8">
        <w:tc>
          <w:tcPr>
            <w:tcW w:w="78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65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>
              <w:t>Круглый стол</w:t>
            </w:r>
          </w:p>
        </w:tc>
        <w:tc>
          <w:tcPr>
            <w:tcW w:w="850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Продолжая традиции отцов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Круглый стол </w:t>
            </w:r>
          </w:p>
        </w:tc>
      </w:tr>
      <w:tr w:rsidR="00392A29" w:rsidRPr="008916D8">
        <w:tc>
          <w:tcPr>
            <w:tcW w:w="78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65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>
              <w:t>Круглый стол</w:t>
            </w:r>
          </w:p>
        </w:tc>
        <w:tc>
          <w:tcPr>
            <w:tcW w:w="850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Патриот нашей Родины.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Защита проектов</w:t>
            </w:r>
          </w:p>
        </w:tc>
      </w:tr>
      <w:tr w:rsidR="00392A29" w:rsidRPr="008916D8">
        <w:tc>
          <w:tcPr>
            <w:tcW w:w="78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65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B6492D" w:rsidRDefault="00392A29" w:rsidP="008916D8">
            <w:pPr>
              <w:pStyle w:val="NormalWeb"/>
              <w:rPr>
                <w:color w:val="000000"/>
                <w:sz w:val="27"/>
                <w:szCs w:val="27"/>
              </w:rPr>
            </w:pPr>
            <w:r w:rsidRPr="00B6492D">
              <w:rPr>
                <w:color w:val="000000"/>
                <w:sz w:val="27"/>
                <w:szCs w:val="27"/>
              </w:rPr>
              <w:t>Деловая игра</w:t>
            </w:r>
          </w:p>
        </w:tc>
        <w:tc>
          <w:tcPr>
            <w:tcW w:w="850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Защитники нашей Родины</w:t>
            </w:r>
          </w:p>
        </w:tc>
        <w:tc>
          <w:tcPr>
            <w:tcW w:w="1418" w:type="dxa"/>
          </w:tcPr>
          <w:p w:rsidR="00392A29" w:rsidRPr="0002102B" w:rsidRDefault="00392A29" w:rsidP="008916D8">
            <w:pPr>
              <w:pStyle w:val="NormalWeb"/>
              <w:rPr>
                <w:color w:val="000000"/>
                <w:sz w:val="27"/>
                <w:szCs w:val="27"/>
              </w:rPr>
            </w:pPr>
            <w:r w:rsidRPr="0002102B">
              <w:rPr>
                <w:color w:val="000000"/>
                <w:sz w:val="27"/>
                <w:szCs w:val="27"/>
              </w:rPr>
              <w:t>Музей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z w:val="28"/>
                <w:szCs w:val="28"/>
              </w:rPr>
              <w:t>Круглый стол</w:t>
            </w:r>
          </w:p>
        </w:tc>
      </w:tr>
      <w:tr w:rsidR="00392A29" w:rsidRPr="008916D8">
        <w:tc>
          <w:tcPr>
            <w:tcW w:w="78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5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B6492D">
              <w:rPr>
                <w:color w:val="000000"/>
                <w:sz w:val="27"/>
                <w:szCs w:val="27"/>
              </w:rPr>
              <w:t>Деловая игра</w:t>
            </w:r>
          </w:p>
        </w:tc>
        <w:tc>
          <w:tcPr>
            <w:tcW w:w="850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Путь к Победе.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8916D8">
        <w:tc>
          <w:tcPr>
            <w:tcW w:w="78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65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B6492D">
              <w:rPr>
                <w:color w:val="000000"/>
                <w:sz w:val="27"/>
                <w:szCs w:val="27"/>
              </w:rPr>
              <w:t>Деловая игра</w:t>
            </w:r>
          </w:p>
        </w:tc>
        <w:tc>
          <w:tcPr>
            <w:tcW w:w="850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За землю русскую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z w:val="28"/>
                <w:szCs w:val="28"/>
              </w:rPr>
              <w:t>Круглый стол</w:t>
            </w:r>
          </w:p>
        </w:tc>
      </w:tr>
      <w:tr w:rsidR="00392A29" w:rsidRPr="008916D8">
        <w:tc>
          <w:tcPr>
            <w:tcW w:w="78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z w:val="27"/>
                <w:szCs w:val="27"/>
              </w:rPr>
              <w:t>32</w:t>
            </w:r>
          </w:p>
        </w:tc>
        <w:tc>
          <w:tcPr>
            <w:tcW w:w="65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B6492D">
              <w:rPr>
                <w:color w:val="000000"/>
                <w:sz w:val="27"/>
                <w:szCs w:val="27"/>
              </w:rPr>
              <w:t>Деловая игра</w:t>
            </w:r>
          </w:p>
        </w:tc>
        <w:tc>
          <w:tcPr>
            <w:tcW w:w="850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Из истории первых школ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8916D8">
        <w:tc>
          <w:tcPr>
            <w:tcW w:w="78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z w:val="27"/>
                <w:szCs w:val="27"/>
              </w:rPr>
              <w:t>33</w:t>
            </w:r>
          </w:p>
        </w:tc>
        <w:tc>
          <w:tcPr>
            <w:tcW w:w="65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B6492D" w:rsidRDefault="00392A29" w:rsidP="008916D8">
            <w:pPr>
              <w:pStyle w:val="NormalWeb"/>
              <w:rPr>
                <w:color w:val="000000"/>
                <w:sz w:val="27"/>
                <w:szCs w:val="27"/>
              </w:rPr>
            </w:pPr>
            <w:r w:rsidRPr="00B6492D">
              <w:rPr>
                <w:color w:val="000000"/>
                <w:sz w:val="27"/>
                <w:szCs w:val="27"/>
              </w:rPr>
              <w:t>Семинар</w:t>
            </w:r>
          </w:p>
        </w:tc>
        <w:tc>
          <w:tcPr>
            <w:tcW w:w="850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Булгарский город-Меречен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8916D8">
        <w:trPr>
          <w:trHeight w:val="1803"/>
        </w:trPr>
        <w:tc>
          <w:tcPr>
            <w:tcW w:w="78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z w:val="27"/>
                <w:szCs w:val="27"/>
              </w:rPr>
              <w:t>34</w:t>
            </w:r>
          </w:p>
        </w:tc>
        <w:tc>
          <w:tcPr>
            <w:tcW w:w="65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B6492D" w:rsidRDefault="00392A29" w:rsidP="008916D8">
            <w:pPr>
              <w:pStyle w:val="NormalWeb"/>
              <w:rPr>
                <w:color w:val="000000"/>
                <w:sz w:val="27"/>
                <w:szCs w:val="27"/>
              </w:rPr>
            </w:pPr>
            <w:r w:rsidRPr="00B6492D">
              <w:rPr>
                <w:color w:val="000000"/>
                <w:sz w:val="27"/>
                <w:szCs w:val="27"/>
              </w:rPr>
              <w:t>Семинар</w:t>
            </w:r>
          </w:p>
        </w:tc>
        <w:tc>
          <w:tcPr>
            <w:tcW w:w="850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На перекрестке трех границ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27"/>
                <w:szCs w:val="27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</w:tc>
      </w:tr>
    </w:tbl>
    <w:p w:rsidR="00392A29" w:rsidRDefault="00392A29" w:rsidP="00CA1DCC">
      <w:pPr>
        <w:pStyle w:val="NormalWeb"/>
        <w:rPr>
          <w:b/>
          <w:bCs/>
          <w:color w:val="000000"/>
          <w:sz w:val="32"/>
          <w:szCs w:val="32"/>
        </w:rPr>
      </w:pPr>
    </w:p>
    <w:tbl>
      <w:tblPr>
        <w:tblpPr w:leftFromText="180" w:rightFromText="180" w:vertAnchor="text" w:horzAnchor="page" w:tblpX="703" w:tblpY="40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4"/>
        <w:gridCol w:w="543"/>
        <w:gridCol w:w="1403"/>
        <w:gridCol w:w="850"/>
        <w:gridCol w:w="1276"/>
        <w:gridCol w:w="851"/>
        <w:gridCol w:w="1842"/>
        <w:gridCol w:w="1418"/>
        <w:gridCol w:w="2126"/>
      </w:tblGrid>
      <w:tr w:rsidR="00392A29" w:rsidRPr="008916D8">
        <w:tc>
          <w:tcPr>
            <w:tcW w:w="71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54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0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B6492D">
              <w:rPr>
                <w:color w:val="000000"/>
                <w:sz w:val="27"/>
                <w:szCs w:val="27"/>
              </w:rPr>
              <w:t>Деловая игра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Тайны дворянских усадеб</w:t>
            </w:r>
          </w:p>
        </w:tc>
        <w:tc>
          <w:tcPr>
            <w:tcW w:w="1418" w:type="dxa"/>
          </w:tcPr>
          <w:p w:rsidR="00392A29" w:rsidRPr="0002102B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02102B">
              <w:rPr>
                <w:color w:val="000000"/>
                <w:sz w:val="32"/>
                <w:szCs w:val="32"/>
              </w:rPr>
              <w:t>Музей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Конкурсный проект </w:t>
            </w:r>
          </w:p>
        </w:tc>
      </w:tr>
      <w:tr w:rsidR="00392A29" w:rsidRPr="008916D8">
        <w:tc>
          <w:tcPr>
            <w:tcW w:w="71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54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0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B6492D">
              <w:rPr>
                <w:color w:val="000000"/>
                <w:sz w:val="27"/>
                <w:szCs w:val="27"/>
              </w:rPr>
              <w:t>Деловая игра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Хутор королева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z w:val="28"/>
                <w:szCs w:val="28"/>
              </w:rPr>
              <w:t>Конкурсный проект</w:t>
            </w:r>
          </w:p>
        </w:tc>
      </w:tr>
      <w:tr w:rsidR="00392A29" w:rsidRPr="008916D8">
        <w:tc>
          <w:tcPr>
            <w:tcW w:w="71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54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0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B6492D">
              <w:rPr>
                <w:color w:val="000000"/>
                <w:sz w:val="27"/>
                <w:szCs w:val="27"/>
              </w:rPr>
              <w:t>Деловая игра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Родина Романова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8916D8">
        <w:tc>
          <w:tcPr>
            <w:tcW w:w="71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54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0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B6492D" w:rsidRDefault="00392A29" w:rsidP="008916D8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>Практикум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Поиск исчезнувших деревень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8916D8">
        <w:tc>
          <w:tcPr>
            <w:tcW w:w="71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54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0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B6492D">
              <w:rPr>
                <w:color w:val="000000"/>
                <w:sz w:val="27"/>
                <w:szCs w:val="27"/>
              </w:rPr>
              <w:t>Деловая игра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Человек своего времени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02102B">
              <w:rPr>
                <w:color w:val="000000"/>
                <w:sz w:val="32"/>
                <w:szCs w:val="32"/>
              </w:rPr>
              <w:t>Музей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8916D8">
        <w:tc>
          <w:tcPr>
            <w:tcW w:w="71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54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0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EE334B" w:rsidRDefault="00392A29" w:rsidP="008916D8">
            <w:pPr>
              <w:pStyle w:val="NormalWeb"/>
              <w:rPr>
                <w:color w:val="000000"/>
              </w:rPr>
            </w:pPr>
            <w:r w:rsidRPr="00EE334B">
              <w:rPr>
                <w:color w:val="000000"/>
              </w:rPr>
              <w:t>Семинар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Историко-географическое описание Аксубаевского района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02102B">
              <w:rPr>
                <w:color w:val="000000"/>
                <w:sz w:val="32"/>
                <w:szCs w:val="32"/>
              </w:rPr>
              <w:t>Музей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z w:val="28"/>
                <w:szCs w:val="28"/>
              </w:rPr>
              <w:t>Конкурсный проект</w:t>
            </w:r>
          </w:p>
        </w:tc>
      </w:tr>
      <w:tr w:rsidR="00392A29" w:rsidRPr="008916D8">
        <w:tc>
          <w:tcPr>
            <w:tcW w:w="71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54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0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B6492D">
              <w:rPr>
                <w:color w:val="000000"/>
                <w:sz w:val="27"/>
                <w:szCs w:val="27"/>
              </w:rPr>
              <w:t>Деловая игра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У истоков культурной революции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8916D8">
        <w:tc>
          <w:tcPr>
            <w:tcW w:w="71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54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03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B6492D">
              <w:rPr>
                <w:color w:val="000000"/>
                <w:sz w:val="27"/>
                <w:szCs w:val="27"/>
              </w:rPr>
              <w:t>Деловая игра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Революционное преоброзование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Многофункциональные игры</w:t>
            </w:r>
          </w:p>
        </w:tc>
      </w:tr>
    </w:tbl>
    <w:p w:rsidR="00392A29" w:rsidRDefault="00392A29" w:rsidP="00CA1DCC">
      <w:pPr>
        <w:pStyle w:val="NormalWeb"/>
        <w:rPr>
          <w:b/>
          <w:bCs/>
          <w:color w:val="000000"/>
          <w:sz w:val="32"/>
          <w:szCs w:val="32"/>
        </w:rPr>
      </w:pPr>
    </w:p>
    <w:tbl>
      <w:tblPr>
        <w:tblpPr w:leftFromText="180" w:rightFromText="180" w:vertAnchor="text" w:horzAnchor="page" w:tblpX="733" w:tblpY="338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4"/>
        <w:gridCol w:w="516"/>
        <w:gridCol w:w="1450"/>
        <w:gridCol w:w="850"/>
        <w:gridCol w:w="1276"/>
        <w:gridCol w:w="851"/>
        <w:gridCol w:w="1842"/>
        <w:gridCol w:w="1418"/>
        <w:gridCol w:w="2126"/>
      </w:tblGrid>
      <w:tr w:rsidR="00392A29" w:rsidRPr="008916D8">
        <w:tc>
          <w:tcPr>
            <w:tcW w:w="69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51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1450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EE334B" w:rsidRDefault="00392A29" w:rsidP="008916D8">
            <w:pPr>
              <w:pStyle w:val="NormalWeb"/>
              <w:rPr>
                <w:color w:val="000000"/>
              </w:rPr>
            </w:pPr>
            <w:r w:rsidRPr="00EE334B">
              <w:rPr>
                <w:color w:val="000000"/>
              </w:rPr>
              <w:t>Практикум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Развитие школьной системы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8916D8">
        <w:tc>
          <w:tcPr>
            <w:tcW w:w="69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51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1450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EE334B">
              <w:rPr>
                <w:color w:val="000000"/>
              </w:rPr>
              <w:t>Практикум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Единая трудовая школа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8916D8">
        <w:tc>
          <w:tcPr>
            <w:tcW w:w="69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51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1450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EE334B">
              <w:rPr>
                <w:color w:val="000000"/>
              </w:rPr>
              <w:t>Практикум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Борьба с безграмотностью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Многофункциональные игры</w:t>
            </w:r>
          </w:p>
        </w:tc>
      </w:tr>
      <w:tr w:rsidR="00392A29" w:rsidRPr="008916D8">
        <w:tc>
          <w:tcPr>
            <w:tcW w:w="69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51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1450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EE334B">
              <w:rPr>
                <w:color w:val="000000"/>
              </w:rPr>
              <w:t>Практикум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Культурно-просветительная работа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Библиот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Защита рефератов</w:t>
            </w:r>
          </w:p>
        </w:tc>
      </w:tr>
      <w:tr w:rsidR="00392A29" w:rsidRPr="008916D8">
        <w:tc>
          <w:tcPr>
            <w:tcW w:w="69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51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1450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EE334B">
              <w:rPr>
                <w:color w:val="000000"/>
              </w:rPr>
              <w:t>Практикум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Моя малая Родина-Старые Савруши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</w:tc>
      </w:tr>
      <w:tr w:rsidR="00392A29" w:rsidRPr="008916D8">
        <w:tc>
          <w:tcPr>
            <w:tcW w:w="69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51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1450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EE334B" w:rsidRDefault="00392A29" w:rsidP="008916D8">
            <w:pPr>
              <w:pStyle w:val="NormalWeb"/>
              <w:rPr>
                <w:color w:val="000000"/>
              </w:rPr>
            </w:pPr>
            <w:r w:rsidRPr="00EE334B">
              <w:rPr>
                <w:color w:val="000000"/>
              </w:rPr>
              <w:t>Деловая игра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Моя малая Родина-Старое Ибрайкино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z w:val="28"/>
                <w:szCs w:val="28"/>
              </w:rPr>
              <w:t>Защита рефератов</w:t>
            </w:r>
          </w:p>
        </w:tc>
      </w:tr>
      <w:tr w:rsidR="00392A29" w:rsidRPr="008916D8">
        <w:tc>
          <w:tcPr>
            <w:tcW w:w="69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51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1450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EE334B">
              <w:rPr>
                <w:color w:val="000000"/>
              </w:rPr>
              <w:t>Практикум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Моя малая Родина-Кривоозёрки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z w:val="28"/>
                <w:szCs w:val="28"/>
              </w:rPr>
              <w:t>Защита рефератов</w:t>
            </w:r>
          </w:p>
        </w:tc>
      </w:tr>
      <w:tr w:rsidR="00392A29" w:rsidRPr="008916D8">
        <w:tc>
          <w:tcPr>
            <w:tcW w:w="694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51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1450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392A29" w:rsidRPr="008916D8" w:rsidRDefault="00392A29" w:rsidP="008916D8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276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EE334B">
              <w:rPr>
                <w:color w:val="000000"/>
              </w:rPr>
              <w:t>Практикум</w:t>
            </w:r>
          </w:p>
        </w:tc>
        <w:tc>
          <w:tcPr>
            <w:tcW w:w="851" w:type="dxa"/>
          </w:tcPr>
          <w:p w:rsidR="00392A29" w:rsidRDefault="00392A29" w:rsidP="008916D8">
            <w:pPr>
              <w:tabs>
                <w:tab w:val="left" w:pos="4095"/>
              </w:tabs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Моя малая Родина-Старая Киреметь </w:t>
            </w:r>
          </w:p>
        </w:tc>
        <w:tc>
          <w:tcPr>
            <w:tcW w:w="1418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126" w:type="dxa"/>
          </w:tcPr>
          <w:p w:rsidR="00392A29" w:rsidRPr="008916D8" w:rsidRDefault="00392A29" w:rsidP="008916D8">
            <w:pPr>
              <w:pStyle w:val="NormalWeb"/>
              <w:jc w:val="right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  <w:p w:rsidR="00392A29" w:rsidRPr="0098555D" w:rsidRDefault="00392A29" w:rsidP="008916D8"/>
        </w:tc>
      </w:tr>
    </w:tbl>
    <w:p w:rsidR="00392A29" w:rsidRDefault="00392A29" w:rsidP="00CA1DCC">
      <w:pPr>
        <w:pStyle w:val="NormalWeb"/>
        <w:rPr>
          <w:b/>
          <w:bCs/>
          <w:color w:val="000000"/>
          <w:sz w:val="32"/>
          <w:szCs w:val="32"/>
        </w:rPr>
      </w:pPr>
    </w:p>
    <w:p w:rsidR="00392A29" w:rsidRDefault="00392A29" w:rsidP="00CA1DCC">
      <w:pPr>
        <w:pStyle w:val="NormalWeb"/>
        <w:rPr>
          <w:b/>
          <w:bCs/>
          <w:color w:val="000000"/>
          <w:sz w:val="32"/>
          <w:szCs w:val="32"/>
        </w:rPr>
      </w:pPr>
    </w:p>
    <w:p w:rsidR="00392A29" w:rsidRDefault="00392A29" w:rsidP="00CA1DCC">
      <w:pPr>
        <w:pStyle w:val="NormalWeb"/>
        <w:rPr>
          <w:b/>
          <w:bCs/>
          <w:color w:val="000000"/>
          <w:sz w:val="32"/>
          <w:szCs w:val="32"/>
        </w:rPr>
      </w:pPr>
    </w:p>
    <w:p w:rsidR="00392A29" w:rsidRPr="003713D0" w:rsidRDefault="00392A29" w:rsidP="00CA1DCC">
      <w:pPr>
        <w:pStyle w:val="NormalWeb"/>
        <w:rPr>
          <w:color w:val="000000"/>
          <w:sz w:val="32"/>
          <w:szCs w:val="32"/>
        </w:rPr>
      </w:pPr>
    </w:p>
    <w:tbl>
      <w:tblPr>
        <w:tblpPr w:leftFromText="180" w:rightFromText="180" w:vertAnchor="text" w:horzAnchor="page" w:tblpX="868" w:tblpY="-6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1"/>
        <w:gridCol w:w="707"/>
        <w:gridCol w:w="707"/>
        <w:gridCol w:w="933"/>
        <w:gridCol w:w="1355"/>
        <w:gridCol w:w="805"/>
        <w:gridCol w:w="1825"/>
        <w:gridCol w:w="1440"/>
        <w:gridCol w:w="2288"/>
      </w:tblGrid>
      <w:tr w:rsidR="00392A29" w:rsidRPr="008916D8">
        <w:tc>
          <w:tcPr>
            <w:tcW w:w="855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75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1" w:type="dxa"/>
          </w:tcPr>
          <w:p w:rsidR="00392A29" w:rsidRPr="008916D8" w:rsidRDefault="00392A29" w:rsidP="00F1735F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EE334B">
              <w:rPr>
                <w:color w:val="000000"/>
              </w:rPr>
              <w:t>Практикум</w:t>
            </w:r>
          </w:p>
        </w:tc>
        <w:tc>
          <w:tcPr>
            <w:tcW w:w="851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Моя малая Родина-Новое Дёмкино </w:t>
            </w:r>
          </w:p>
        </w:tc>
        <w:tc>
          <w:tcPr>
            <w:tcW w:w="1255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288" w:type="dxa"/>
          </w:tcPr>
          <w:p w:rsidR="00392A29" w:rsidRPr="008916D8" w:rsidRDefault="00392A29" w:rsidP="008916D8">
            <w:pPr>
              <w:pStyle w:val="NormalWeb"/>
              <w:jc w:val="right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392A29" w:rsidRPr="008916D8">
        <w:tc>
          <w:tcPr>
            <w:tcW w:w="855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75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1" w:type="dxa"/>
          </w:tcPr>
          <w:p w:rsidR="00392A29" w:rsidRPr="008916D8" w:rsidRDefault="00392A29" w:rsidP="00F1735F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EE334B">
              <w:rPr>
                <w:color w:val="000000"/>
              </w:rPr>
              <w:t>Практикум</w:t>
            </w:r>
          </w:p>
        </w:tc>
        <w:tc>
          <w:tcPr>
            <w:tcW w:w="851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Человек в истории </w:t>
            </w:r>
          </w:p>
        </w:tc>
        <w:tc>
          <w:tcPr>
            <w:tcW w:w="1255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28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z w:val="28"/>
                <w:szCs w:val="28"/>
              </w:rPr>
              <w:t>Защита рефератов</w:t>
            </w:r>
          </w:p>
        </w:tc>
      </w:tr>
      <w:tr w:rsidR="00392A29" w:rsidRPr="008916D8">
        <w:tc>
          <w:tcPr>
            <w:tcW w:w="855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75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1" w:type="dxa"/>
          </w:tcPr>
          <w:p w:rsidR="00392A29" w:rsidRPr="008916D8" w:rsidRDefault="00392A29" w:rsidP="00F1735F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2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EE334B">
              <w:rPr>
                <w:color w:val="000000"/>
              </w:rPr>
              <w:t>Практикум</w:t>
            </w:r>
          </w:p>
        </w:tc>
        <w:tc>
          <w:tcPr>
            <w:tcW w:w="851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 xml:space="preserve">Хасан Туфан -поэт; Н.Думави -поэт </w:t>
            </w:r>
          </w:p>
        </w:tc>
        <w:tc>
          <w:tcPr>
            <w:tcW w:w="1255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Каб.№10</w:t>
            </w:r>
          </w:p>
        </w:tc>
        <w:tc>
          <w:tcPr>
            <w:tcW w:w="2288" w:type="dxa"/>
          </w:tcPr>
          <w:p w:rsidR="00392A29" w:rsidRPr="008916D8" w:rsidRDefault="00392A29" w:rsidP="008916D8">
            <w:pPr>
              <w:pStyle w:val="NormalWeb"/>
              <w:jc w:val="right"/>
              <w:rPr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Самостоятельное задание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392A29" w:rsidRPr="008916D8">
        <w:tc>
          <w:tcPr>
            <w:tcW w:w="855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75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56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51" w:type="dxa"/>
          </w:tcPr>
          <w:p w:rsidR="00392A29" w:rsidRPr="008916D8" w:rsidRDefault="00392A29" w:rsidP="00F1735F">
            <w:pPr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14.15</w:t>
            </w:r>
          </w:p>
          <w:p w:rsidR="00392A29" w:rsidRPr="008916D8" w:rsidRDefault="00392A29" w:rsidP="008916D8">
            <w:pPr>
              <w:jc w:val="center"/>
              <w:rPr>
                <w:color w:val="000000"/>
                <w:shd w:val="clear" w:color="auto" w:fill="FFFFFF"/>
              </w:rPr>
            </w:pPr>
            <w:r w:rsidRPr="008916D8">
              <w:rPr>
                <w:color w:val="000000"/>
                <w:shd w:val="clear" w:color="auto" w:fill="FFFFFF"/>
              </w:rPr>
              <w:t>-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hd w:val="clear" w:color="auto" w:fill="FFFFFF"/>
              </w:rPr>
              <w:t>16.15</w:t>
            </w:r>
          </w:p>
        </w:tc>
        <w:tc>
          <w:tcPr>
            <w:tcW w:w="1326" w:type="dxa"/>
          </w:tcPr>
          <w:p w:rsidR="00392A29" w:rsidRPr="00EE334B" w:rsidRDefault="00392A29" w:rsidP="008916D8">
            <w:pPr>
              <w:pStyle w:val="NormalWeb"/>
              <w:rPr>
                <w:color w:val="000000"/>
              </w:rPr>
            </w:pPr>
            <w:r w:rsidRPr="00EE334B">
              <w:rPr>
                <w:color w:val="000000"/>
              </w:rPr>
              <w:t>Круглый стол</w:t>
            </w:r>
          </w:p>
        </w:tc>
        <w:tc>
          <w:tcPr>
            <w:tcW w:w="851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92A29" w:rsidRPr="008916D8" w:rsidRDefault="00392A29" w:rsidP="008916D8">
            <w:pPr>
              <w:pStyle w:val="NormalWeb"/>
              <w:rPr>
                <w:color w:val="000000"/>
                <w:sz w:val="28"/>
                <w:szCs w:val="28"/>
              </w:rPr>
            </w:pPr>
            <w:r w:rsidRPr="008916D8">
              <w:rPr>
                <w:color w:val="000000"/>
                <w:sz w:val="28"/>
                <w:szCs w:val="28"/>
              </w:rPr>
              <w:t>Подведение итогов работы кружка за 2 год.</w:t>
            </w:r>
          </w:p>
        </w:tc>
        <w:tc>
          <w:tcPr>
            <w:tcW w:w="1255" w:type="dxa"/>
          </w:tcPr>
          <w:p w:rsidR="00392A29" w:rsidRPr="0002102B" w:rsidRDefault="00392A29" w:rsidP="008916D8">
            <w:pPr>
              <w:pStyle w:val="NormalWeb"/>
              <w:rPr>
                <w:color w:val="000000"/>
                <w:sz w:val="32"/>
                <w:szCs w:val="32"/>
              </w:rPr>
            </w:pPr>
            <w:r w:rsidRPr="0002102B">
              <w:rPr>
                <w:color w:val="000000"/>
                <w:sz w:val="32"/>
                <w:szCs w:val="32"/>
              </w:rPr>
              <w:t>Актовый</w:t>
            </w:r>
          </w:p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02102B">
              <w:rPr>
                <w:color w:val="000000"/>
                <w:sz w:val="32"/>
                <w:szCs w:val="32"/>
              </w:rPr>
              <w:t>зал</w:t>
            </w:r>
          </w:p>
        </w:tc>
        <w:tc>
          <w:tcPr>
            <w:tcW w:w="2288" w:type="dxa"/>
          </w:tcPr>
          <w:p w:rsidR="00392A29" w:rsidRPr="008916D8" w:rsidRDefault="00392A29" w:rsidP="008916D8">
            <w:pPr>
              <w:pStyle w:val="NormalWeb"/>
              <w:rPr>
                <w:b/>
                <w:bCs/>
                <w:color w:val="000000"/>
                <w:sz w:val="32"/>
                <w:szCs w:val="32"/>
              </w:rPr>
            </w:pPr>
            <w:r w:rsidRPr="008916D8">
              <w:rPr>
                <w:color w:val="000000"/>
                <w:sz w:val="28"/>
                <w:szCs w:val="28"/>
              </w:rPr>
              <w:t>Защита рефератов</w:t>
            </w:r>
          </w:p>
        </w:tc>
      </w:tr>
    </w:tbl>
    <w:p w:rsidR="00392A29" w:rsidRDefault="00392A29" w:rsidP="00CA1DCC">
      <w:pPr>
        <w:pStyle w:val="NormalWeb"/>
        <w:rPr>
          <w:b/>
          <w:bCs/>
          <w:color w:val="000000"/>
          <w:sz w:val="32"/>
          <w:szCs w:val="32"/>
        </w:rPr>
      </w:pPr>
    </w:p>
    <w:p w:rsidR="00392A29" w:rsidRDefault="00392A29" w:rsidP="00CA1DCC">
      <w:pPr>
        <w:pStyle w:val="NormalWeb"/>
        <w:rPr>
          <w:b/>
          <w:bCs/>
          <w:color w:val="000000"/>
          <w:sz w:val="32"/>
          <w:szCs w:val="32"/>
        </w:rPr>
      </w:pPr>
    </w:p>
    <w:p w:rsidR="00392A29" w:rsidRPr="00C675D2" w:rsidRDefault="00392A29" w:rsidP="00CA1DCC">
      <w:pPr>
        <w:pStyle w:val="NormalWeb"/>
        <w:rPr>
          <w:rFonts w:ascii="Tahoma" w:hAnsi="Tahoma" w:cs="Tahoma"/>
          <w:color w:val="000000"/>
          <w:sz w:val="32"/>
          <w:szCs w:val="32"/>
        </w:rPr>
      </w:pPr>
      <w:r w:rsidRPr="00C675D2">
        <w:rPr>
          <w:b/>
          <w:bCs/>
          <w:color w:val="000000"/>
          <w:sz w:val="32"/>
          <w:szCs w:val="32"/>
        </w:rPr>
        <w:t>Методическое обеспечение программы.</w:t>
      </w:r>
    </w:p>
    <w:p w:rsidR="00392A29" w:rsidRDefault="00392A29" w:rsidP="00CA1DCC">
      <w:pPr>
        <w:pStyle w:val="NormalWeb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Используемые технологии:</w:t>
      </w:r>
    </w:p>
    <w:p w:rsidR="00392A29" w:rsidRDefault="00392A29" w:rsidP="00CA1DCC">
      <w:pPr>
        <w:pStyle w:val="NormalWeb"/>
        <w:numPr>
          <w:ilvl w:val="0"/>
          <w:numId w:val="6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технология проектной деятельности;</w:t>
      </w:r>
    </w:p>
    <w:p w:rsidR="00392A29" w:rsidRDefault="00392A29" w:rsidP="00CA1DCC">
      <w:pPr>
        <w:pStyle w:val="NormalWeb"/>
        <w:numPr>
          <w:ilvl w:val="0"/>
          <w:numId w:val="6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технология активного обучения;</w:t>
      </w:r>
    </w:p>
    <w:p w:rsidR="00392A29" w:rsidRDefault="00392A29" w:rsidP="00CA1DCC">
      <w:pPr>
        <w:pStyle w:val="NormalWeb"/>
        <w:numPr>
          <w:ilvl w:val="0"/>
          <w:numId w:val="6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технология коллективного творческого воспитания.</w:t>
      </w:r>
    </w:p>
    <w:p w:rsidR="00392A29" w:rsidRDefault="00392A29" w:rsidP="006460E0">
      <w:pPr>
        <w:pStyle w:val="NormalWeb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Элементы данных технологий реализуются через теоретические и практические занятия. Основными видами и методами работы являются лекции, беседы, оформление выставок и экспозиций, поисково-исследовательская деятельность, проведение викторин, внеклассных мероприятий. Лекции и беседы строятся в плане знакомства с историей, культурой родного края, бытом жителей малой родины. Проделанная работа помогает приобрести коммуникативные умения и навыки, даёт опыт творческой деятельности.</w:t>
      </w:r>
    </w:p>
    <w:p w:rsidR="00392A29" w:rsidRPr="00C675D2" w:rsidRDefault="00392A29" w:rsidP="00CA1DCC">
      <w:pPr>
        <w:pStyle w:val="NormalWeb"/>
        <w:ind w:left="720"/>
        <w:rPr>
          <w:rFonts w:ascii="Tahoma" w:hAnsi="Tahoma" w:cs="Tahoma"/>
          <w:color w:val="000000"/>
          <w:sz w:val="18"/>
          <w:szCs w:val="18"/>
        </w:rPr>
      </w:pPr>
    </w:p>
    <w:p w:rsidR="00392A29" w:rsidRPr="00C675D2" w:rsidRDefault="00392A29" w:rsidP="00CA1DCC">
      <w:pPr>
        <w:pStyle w:val="NormalWeb"/>
        <w:shd w:val="clear" w:color="auto" w:fill="FFFFFF"/>
        <w:rPr>
          <w:b/>
          <w:bCs/>
          <w:i/>
          <w:iCs/>
          <w:color w:val="000000"/>
          <w:sz w:val="36"/>
          <w:szCs w:val="36"/>
        </w:rPr>
      </w:pPr>
      <w:r w:rsidRPr="00C675D2">
        <w:rPr>
          <w:b/>
          <w:bCs/>
          <w:i/>
          <w:iCs/>
          <w:color w:val="000000"/>
          <w:sz w:val="36"/>
          <w:szCs w:val="36"/>
        </w:rPr>
        <w:t>Ожидаемые результаты:</w:t>
      </w:r>
    </w:p>
    <w:p w:rsidR="00392A29" w:rsidRDefault="00392A29" w:rsidP="00CA1DCC">
      <w:pPr>
        <w:pStyle w:val="NormalWeb"/>
        <w:shd w:val="clear" w:color="auto" w:fill="FFFFFF"/>
        <w:rPr>
          <w:i/>
          <w:iCs/>
          <w:color w:val="000000"/>
          <w:sz w:val="27"/>
          <w:szCs w:val="27"/>
          <w:lang w:val="en-US"/>
        </w:rPr>
      </w:pPr>
    </w:p>
    <w:p w:rsidR="00392A29" w:rsidRPr="00C675D2" w:rsidRDefault="00392A29" w:rsidP="00CA1DCC">
      <w:pPr>
        <w:pStyle w:val="NormalWeb"/>
        <w:shd w:val="clear" w:color="auto" w:fill="FFFFFF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i/>
          <w:iCs/>
          <w:color w:val="000000"/>
          <w:sz w:val="27"/>
          <w:szCs w:val="27"/>
        </w:rPr>
        <w:t>Знать/понимать:</w:t>
      </w:r>
    </w:p>
    <w:p w:rsidR="00392A29" w:rsidRDefault="00392A29" w:rsidP="00CA1DCC">
      <w:pPr>
        <w:pStyle w:val="NormalWeb"/>
        <w:numPr>
          <w:ilvl w:val="0"/>
          <w:numId w:val="4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место и роль родного края в контексте отечественной и всемирной истории;</w:t>
      </w:r>
    </w:p>
    <w:p w:rsidR="00392A29" w:rsidRDefault="00392A29" w:rsidP="006460E0">
      <w:pPr>
        <w:pStyle w:val="NormalWeb"/>
        <w:numPr>
          <w:ilvl w:val="0"/>
          <w:numId w:val="4"/>
        </w:numPr>
        <w:shd w:val="clear" w:color="auto" w:fill="FFFFFF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источники комплексного изучения родного края, значимость культурного наследия своей Малой Родины;</w:t>
      </w:r>
    </w:p>
    <w:p w:rsidR="00392A29" w:rsidRDefault="00392A29" w:rsidP="006460E0">
      <w:pPr>
        <w:pStyle w:val="NormalWeb"/>
        <w:numPr>
          <w:ilvl w:val="0"/>
          <w:numId w:val="4"/>
        </w:numPr>
        <w:shd w:val="clear" w:color="auto" w:fill="FFFFFF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хронологические рамки появления первых стоянок людей каменного века;</w:t>
      </w:r>
    </w:p>
    <w:p w:rsidR="00392A29" w:rsidRDefault="00392A29" w:rsidP="006460E0">
      <w:pPr>
        <w:pStyle w:val="NormalWeb"/>
        <w:shd w:val="clear" w:color="auto" w:fill="FFFFFF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  <w:sz w:val="27"/>
          <w:szCs w:val="27"/>
        </w:rPr>
        <w:t>Уметь:</w:t>
      </w:r>
    </w:p>
    <w:p w:rsidR="00392A29" w:rsidRDefault="00392A29" w:rsidP="006460E0">
      <w:pPr>
        <w:pStyle w:val="NormalWeb"/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описывать основные племена и народы, жившие на территории края с древнейших времен, их занятия, облик, обычаи;</w:t>
      </w:r>
    </w:p>
    <w:p w:rsidR="00392A29" w:rsidRDefault="00392A29" w:rsidP="006460E0">
      <w:pPr>
        <w:pStyle w:val="NormalWeb"/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осмыслять доступный для их возраста исторический материал;</w:t>
      </w:r>
    </w:p>
    <w:p w:rsidR="00392A29" w:rsidRDefault="00392A29" w:rsidP="006460E0">
      <w:pPr>
        <w:pStyle w:val="NormalWeb"/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объяснять значение основных понятий;</w:t>
      </w:r>
    </w:p>
    <w:p w:rsidR="00392A29" w:rsidRDefault="00392A29" w:rsidP="006460E0">
      <w:pPr>
        <w:pStyle w:val="NormalWeb"/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соотносить историю своей семьи, деревень с региональной историей;</w:t>
      </w:r>
    </w:p>
    <w:p w:rsidR="00392A29" w:rsidRDefault="00392A29" w:rsidP="006460E0">
      <w:pPr>
        <w:pStyle w:val="NormalWeb"/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вести элементы исследовательской деятельности при изучении истории своей семьи, родного края;</w:t>
      </w:r>
    </w:p>
    <w:p w:rsidR="00392A29" w:rsidRDefault="00392A29" w:rsidP="006460E0">
      <w:pPr>
        <w:pStyle w:val="NormalWeb"/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показывать на карте и описывать географическое положение своей Малой родины как административно-территориальной единицы;</w:t>
      </w:r>
    </w:p>
    <w:p w:rsidR="00392A29" w:rsidRDefault="00392A29" w:rsidP="006460E0">
      <w:pPr>
        <w:pStyle w:val="NormalWeb"/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составлять своё генеалогическое древо</w:t>
      </w:r>
    </w:p>
    <w:p w:rsidR="00392A29" w:rsidRDefault="00392A29" w:rsidP="00163D68">
      <w:pPr>
        <w:tabs>
          <w:tab w:val="left" w:pos="4095"/>
        </w:tabs>
      </w:pPr>
    </w:p>
    <w:p w:rsidR="00392A29" w:rsidRDefault="00392A29" w:rsidP="00163D68">
      <w:pPr>
        <w:tabs>
          <w:tab w:val="left" w:pos="4095"/>
        </w:tabs>
      </w:pPr>
    </w:p>
    <w:p w:rsidR="00392A29" w:rsidRPr="00E21A8F" w:rsidRDefault="00392A29" w:rsidP="006460E0">
      <w:pPr>
        <w:jc w:val="both"/>
        <w:rPr>
          <w:b/>
          <w:bCs/>
          <w:color w:val="000000"/>
          <w:sz w:val="28"/>
          <w:szCs w:val="28"/>
        </w:rPr>
      </w:pPr>
      <w:r w:rsidRPr="00E21A8F">
        <w:rPr>
          <w:b/>
          <w:bCs/>
          <w:color w:val="000000"/>
          <w:sz w:val="28"/>
          <w:szCs w:val="28"/>
        </w:rPr>
        <w:t>Информационное обеспечение образовательной программы</w:t>
      </w:r>
    </w:p>
    <w:p w:rsidR="00392A29" w:rsidRPr="00E21A8F" w:rsidRDefault="00392A29" w:rsidP="006460E0">
      <w:pPr>
        <w:ind w:firstLine="240"/>
        <w:jc w:val="both"/>
        <w:rPr>
          <w:b/>
          <w:bCs/>
          <w:color w:val="000000"/>
          <w:sz w:val="28"/>
          <w:szCs w:val="28"/>
        </w:rPr>
      </w:pPr>
    </w:p>
    <w:p w:rsidR="00392A29" w:rsidRPr="00E21A8F" w:rsidRDefault="00392A29" w:rsidP="006460E0">
      <w:pPr>
        <w:ind w:firstLine="240"/>
        <w:jc w:val="both"/>
        <w:rPr>
          <w:color w:val="000000"/>
          <w:sz w:val="28"/>
          <w:szCs w:val="28"/>
        </w:rPr>
      </w:pPr>
      <w:r w:rsidRPr="00E21A8F">
        <w:rPr>
          <w:color w:val="000000"/>
          <w:sz w:val="28"/>
          <w:szCs w:val="28"/>
        </w:rPr>
        <w:t>а) Список используемой литературы для детей</w:t>
      </w:r>
    </w:p>
    <w:p w:rsidR="00392A29" w:rsidRPr="00E21A8F" w:rsidRDefault="00392A29" w:rsidP="006460E0">
      <w:pPr>
        <w:ind w:firstLine="240"/>
        <w:jc w:val="both"/>
        <w:rPr>
          <w:color w:val="000000"/>
          <w:sz w:val="28"/>
          <w:szCs w:val="28"/>
        </w:rPr>
      </w:pPr>
    </w:p>
    <w:p w:rsidR="00392A29" w:rsidRPr="00E21A8F" w:rsidRDefault="00392A29" w:rsidP="006460E0">
      <w:pPr>
        <w:tabs>
          <w:tab w:val="left" w:pos="2500"/>
        </w:tabs>
        <w:spacing w:line="360" w:lineRule="auto"/>
        <w:jc w:val="both"/>
        <w:rPr>
          <w:sz w:val="28"/>
          <w:szCs w:val="28"/>
        </w:rPr>
      </w:pPr>
      <w:r w:rsidRPr="00E21A8F">
        <w:rPr>
          <w:sz w:val="28"/>
          <w:szCs w:val="28"/>
        </w:rPr>
        <w:t xml:space="preserve">1. В.И Сивоглазова  Атлас родной природы. Растения  леса. Т.А Козлова. </w:t>
      </w:r>
    </w:p>
    <w:p w:rsidR="00392A29" w:rsidRPr="00E21A8F" w:rsidRDefault="00392A29" w:rsidP="006460E0">
      <w:pPr>
        <w:tabs>
          <w:tab w:val="left" w:pos="1560"/>
        </w:tabs>
        <w:spacing w:line="360" w:lineRule="auto"/>
        <w:jc w:val="both"/>
        <w:rPr>
          <w:sz w:val="28"/>
          <w:szCs w:val="28"/>
        </w:rPr>
      </w:pPr>
      <w:r w:rsidRPr="00E21A8F">
        <w:rPr>
          <w:sz w:val="28"/>
          <w:szCs w:val="28"/>
        </w:rPr>
        <w:t>- Москва.: Издательство « Эгмонт Россия» 2002.</w:t>
      </w:r>
    </w:p>
    <w:p w:rsidR="00392A29" w:rsidRPr="00E21A8F" w:rsidRDefault="00392A29" w:rsidP="006460E0">
      <w:pPr>
        <w:tabs>
          <w:tab w:val="left" w:pos="2500"/>
        </w:tabs>
        <w:spacing w:line="360" w:lineRule="auto"/>
        <w:jc w:val="both"/>
        <w:rPr>
          <w:sz w:val="28"/>
          <w:szCs w:val="28"/>
        </w:rPr>
      </w:pPr>
      <w:r w:rsidRPr="00E21A8F">
        <w:rPr>
          <w:sz w:val="28"/>
          <w:szCs w:val="28"/>
        </w:rPr>
        <w:t xml:space="preserve">2. В.И Сивоглазова  Атлас родной природы. Растения  луга. Т.А Козлова. </w:t>
      </w:r>
    </w:p>
    <w:p w:rsidR="00392A29" w:rsidRPr="00E21A8F" w:rsidRDefault="00392A29" w:rsidP="006460E0">
      <w:pPr>
        <w:tabs>
          <w:tab w:val="left" w:pos="1560"/>
        </w:tabs>
        <w:spacing w:line="360" w:lineRule="auto"/>
        <w:jc w:val="both"/>
        <w:rPr>
          <w:sz w:val="28"/>
          <w:szCs w:val="28"/>
        </w:rPr>
      </w:pPr>
      <w:r w:rsidRPr="00E21A8F">
        <w:rPr>
          <w:sz w:val="28"/>
          <w:szCs w:val="28"/>
        </w:rPr>
        <w:t xml:space="preserve"> Москва.: Издательство « Эгмонт Россия» 2002.</w:t>
      </w:r>
    </w:p>
    <w:p w:rsidR="00392A29" w:rsidRPr="00E21A8F" w:rsidRDefault="00392A29" w:rsidP="006460E0">
      <w:pPr>
        <w:spacing w:line="360" w:lineRule="auto"/>
        <w:jc w:val="both"/>
        <w:rPr>
          <w:sz w:val="28"/>
          <w:szCs w:val="28"/>
        </w:rPr>
      </w:pPr>
      <w:r w:rsidRPr="00E21A8F">
        <w:rPr>
          <w:sz w:val="28"/>
          <w:szCs w:val="28"/>
        </w:rPr>
        <w:t>3. Алексеев Ю.А, Зуев М.Н., Ковалёв В.Е. Государственные символы России. Моя Родина -  Россия. – М.: « Триада – фарм», 2002.</w:t>
      </w:r>
    </w:p>
    <w:p w:rsidR="00392A29" w:rsidRPr="00E21A8F" w:rsidRDefault="00392A29" w:rsidP="006460E0">
      <w:pPr>
        <w:spacing w:line="360" w:lineRule="auto"/>
        <w:jc w:val="both"/>
        <w:rPr>
          <w:color w:val="000000"/>
          <w:sz w:val="28"/>
          <w:szCs w:val="28"/>
        </w:rPr>
      </w:pPr>
      <w:r w:rsidRPr="00E21A8F">
        <w:rPr>
          <w:sz w:val="28"/>
          <w:szCs w:val="28"/>
        </w:rPr>
        <w:t>4. Калецкий А.А. Калейдоскоп натуралиста. Москва  « Лесная промышленность», 1976</w:t>
      </w:r>
    </w:p>
    <w:p w:rsidR="00392A29" w:rsidRPr="00E21A8F" w:rsidRDefault="00392A29" w:rsidP="007B3CCB">
      <w:pPr>
        <w:ind w:firstLine="240"/>
        <w:jc w:val="both"/>
        <w:rPr>
          <w:color w:val="000000"/>
          <w:sz w:val="28"/>
          <w:szCs w:val="28"/>
        </w:rPr>
      </w:pPr>
    </w:p>
    <w:p w:rsidR="00392A29" w:rsidRPr="00E21A8F" w:rsidRDefault="00392A29" w:rsidP="007B3CCB">
      <w:pPr>
        <w:ind w:firstLine="240"/>
        <w:jc w:val="both"/>
        <w:rPr>
          <w:color w:val="000000"/>
          <w:sz w:val="28"/>
          <w:szCs w:val="28"/>
        </w:rPr>
      </w:pPr>
    </w:p>
    <w:p w:rsidR="00392A29" w:rsidRPr="00E21A8F" w:rsidRDefault="00392A29" w:rsidP="007B3CCB">
      <w:pPr>
        <w:ind w:firstLine="240"/>
        <w:jc w:val="both"/>
        <w:rPr>
          <w:color w:val="000000"/>
          <w:sz w:val="28"/>
          <w:szCs w:val="28"/>
        </w:rPr>
      </w:pPr>
      <w:r w:rsidRPr="00E21A8F">
        <w:rPr>
          <w:color w:val="000000"/>
          <w:sz w:val="28"/>
          <w:szCs w:val="28"/>
        </w:rPr>
        <w:t>б) Список используемой литературы для учителя</w:t>
      </w:r>
    </w:p>
    <w:p w:rsidR="00392A29" w:rsidRPr="00E21A8F" w:rsidRDefault="00392A29" w:rsidP="007B3CCB">
      <w:pPr>
        <w:ind w:firstLine="240"/>
        <w:jc w:val="both"/>
        <w:rPr>
          <w:color w:val="000000"/>
          <w:sz w:val="28"/>
          <w:szCs w:val="28"/>
        </w:rPr>
      </w:pPr>
    </w:p>
    <w:p w:rsidR="00392A29" w:rsidRPr="00E21A8F" w:rsidRDefault="00392A29" w:rsidP="007B3CC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21A8F">
        <w:rPr>
          <w:sz w:val="28"/>
          <w:szCs w:val="28"/>
        </w:rPr>
        <w:t>. Е.А. Ляшенко « Школа юного краеведа». Материалы к занятиям.- Волгоград: Учитель, 20</w:t>
      </w:r>
      <w:r>
        <w:rPr>
          <w:sz w:val="28"/>
          <w:szCs w:val="28"/>
        </w:rPr>
        <w:t>07</w:t>
      </w:r>
    </w:p>
    <w:p w:rsidR="00392A29" w:rsidRDefault="00392A29" w:rsidP="007B3CCB">
      <w:pPr>
        <w:rPr>
          <w:sz w:val="28"/>
          <w:szCs w:val="28"/>
        </w:rPr>
      </w:pPr>
    </w:p>
    <w:p w:rsidR="00392A29" w:rsidRDefault="00392A29" w:rsidP="00163D68">
      <w:pPr>
        <w:tabs>
          <w:tab w:val="left" w:pos="4095"/>
        </w:tabs>
      </w:pPr>
    </w:p>
    <w:p w:rsidR="00392A29" w:rsidRPr="00163D68" w:rsidRDefault="00392A29" w:rsidP="00163D68">
      <w:pPr>
        <w:tabs>
          <w:tab w:val="left" w:pos="4095"/>
        </w:tabs>
      </w:pPr>
    </w:p>
    <w:sectPr w:rsidR="00392A29" w:rsidRPr="00163D68" w:rsidSect="0029535E">
      <w:pgSz w:w="11906" w:h="16838"/>
      <w:pgMar w:top="1134" w:right="850" w:bottom="1134" w:left="170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A29" w:rsidRDefault="00392A29" w:rsidP="00644655">
      <w:r>
        <w:separator/>
      </w:r>
    </w:p>
  </w:endnote>
  <w:endnote w:type="continuationSeparator" w:id="0">
    <w:p w:rsidR="00392A29" w:rsidRDefault="00392A29" w:rsidP="00644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A29" w:rsidRDefault="00392A29" w:rsidP="00644655">
      <w:r>
        <w:separator/>
      </w:r>
    </w:p>
  </w:footnote>
  <w:footnote w:type="continuationSeparator" w:id="0">
    <w:p w:rsidR="00392A29" w:rsidRDefault="00392A29" w:rsidP="006446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6636"/>
    <w:multiLevelType w:val="multilevel"/>
    <w:tmpl w:val="D4C8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A754A80"/>
    <w:multiLevelType w:val="multilevel"/>
    <w:tmpl w:val="AE601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B32714B"/>
    <w:multiLevelType w:val="multilevel"/>
    <w:tmpl w:val="579A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295C716F"/>
    <w:multiLevelType w:val="multilevel"/>
    <w:tmpl w:val="0884F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51737933"/>
    <w:multiLevelType w:val="multilevel"/>
    <w:tmpl w:val="C05AB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5E1F0C7F"/>
    <w:multiLevelType w:val="multilevel"/>
    <w:tmpl w:val="29D42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751"/>
    <w:rsid w:val="00006904"/>
    <w:rsid w:val="0002102B"/>
    <w:rsid w:val="00031A75"/>
    <w:rsid w:val="000363D3"/>
    <w:rsid w:val="00046000"/>
    <w:rsid w:val="00071803"/>
    <w:rsid w:val="000861EE"/>
    <w:rsid w:val="0009336D"/>
    <w:rsid w:val="000F792F"/>
    <w:rsid w:val="00104BDD"/>
    <w:rsid w:val="0012684F"/>
    <w:rsid w:val="00133CFA"/>
    <w:rsid w:val="00147975"/>
    <w:rsid w:val="00150752"/>
    <w:rsid w:val="00163D68"/>
    <w:rsid w:val="0017485B"/>
    <w:rsid w:val="00180B4D"/>
    <w:rsid w:val="001D4DEE"/>
    <w:rsid w:val="001D543E"/>
    <w:rsid w:val="001D5EF2"/>
    <w:rsid w:val="001E45CE"/>
    <w:rsid w:val="002120CB"/>
    <w:rsid w:val="00232F41"/>
    <w:rsid w:val="00234765"/>
    <w:rsid w:val="002557A1"/>
    <w:rsid w:val="0029535E"/>
    <w:rsid w:val="0029593D"/>
    <w:rsid w:val="002E61C3"/>
    <w:rsid w:val="002E6D60"/>
    <w:rsid w:val="002F0E0B"/>
    <w:rsid w:val="002F12F3"/>
    <w:rsid w:val="00304AB3"/>
    <w:rsid w:val="00312969"/>
    <w:rsid w:val="00337546"/>
    <w:rsid w:val="003437AF"/>
    <w:rsid w:val="00355B73"/>
    <w:rsid w:val="00356EF1"/>
    <w:rsid w:val="003713D0"/>
    <w:rsid w:val="00377461"/>
    <w:rsid w:val="00392A29"/>
    <w:rsid w:val="003C50C9"/>
    <w:rsid w:val="003D06EF"/>
    <w:rsid w:val="003F4588"/>
    <w:rsid w:val="0042793F"/>
    <w:rsid w:val="00454751"/>
    <w:rsid w:val="00462571"/>
    <w:rsid w:val="004A367C"/>
    <w:rsid w:val="004D40AF"/>
    <w:rsid w:val="004E25D1"/>
    <w:rsid w:val="0052769D"/>
    <w:rsid w:val="0055062F"/>
    <w:rsid w:val="00576585"/>
    <w:rsid w:val="005D3F5A"/>
    <w:rsid w:val="005E0BBB"/>
    <w:rsid w:val="005F14BE"/>
    <w:rsid w:val="00622FE3"/>
    <w:rsid w:val="00644655"/>
    <w:rsid w:val="006460E0"/>
    <w:rsid w:val="00660120"/>
    <w:rsid w:val="00682CC5"/>
    <w:rsid w:val="00685954"/>
    <w:rsid w:val="006E4052"/>
    <w:rsid w:val="006E797F"/>
    <w:rsid w:val="00740524"/>
    <w:rsid w:val="0075552E"/>
    <w:rsid w:val="00755D63"/>
    <w:rsid w:val="007747EC"/>
    <w:rsid w:val="0078194E"/>
    <w:rsid w:val="007B3CCB"/>
    <w:rsid w:val="007E0A41"/>
    <w:rsid w:val="007F4E07"/>
    <w:rsid w:val="00804728"/>
    <w:rsid w:val="00812F4D"/>
    <w:rsid w:val="00854730"/>
    <w:rsid w:val="0086729C"/>
    <w:rsid w:val="008916D8"/>
    <w:rsid w:val="008B4271"/>
    <w:rsid w:val="008B43BE"/>
    <w:rsid w:val="008B7C7B"/>
    <w:rsid w:val="008C1F4A"/>
    <w:rsid w:val="008C4027"/>
    <w:rsid w:val="008E2214"/>
    <w:rsid w:val="008E4042"/>
    <w:rsid w:val="008E4CE4"/>
    <w:rsid w:val="008F2E46"/>
    <w:rsid w:val="008F4D5C"/>
    <w:rsid w:val="00904584"/>
    <w:rsid w:val="009114C9"/>
    <w:rsid w:val="00913A44"/>
    <w:rsid w:val="00917E43"/>
    <w:rsid w:val="00917FC8"/>
    <w:rsid w:val="009352B7"/>
    <w:rsid w:val="009356C7"/>
    <w:rsid w:val="00940B18"/>
    <w:rsid w:val="00941788"/>
    <w:rsid w:val="00945403"/>
    <w:rsid w:val="00961779"/>
    <w:rsid w:val="0098555D"/>
    <w:rsid w:val="009A7A54"/>
    <w:rsid w:val="009D323E"/>
    <w:rsid w:val="00A00775"/>
    <w:rsid w:val="00A433BE"/>
    <w:rsid w:val="00A97007"/>
    <w:rsid w:val="00AA6224"/>
    <w:rsid w:val="00AB6D31"/>
    <w:rsid w:val="00AC1513"/>
    <w:rsid w:val="00AC1C27"/>
    <w:rsid w:val="00AD0FF4"/>
    <w:rsid w:val="00AD1502"/>
    <w:rsid w:val="00AD57E7"/>
    <w:rsid w:val="00AE2A6B"/>
    <w:rsid w:val="00AF41CF"/>
    <w:rsid w:val="00B23451"/>
    <w:rsid w:val="00B27263"/>
    <w:rsid w:val="00B3550F"/>
    <w:rsid w:val="00B3556A"/>
    <w:rsid w:val="00B373F6"/>
    <w:rsid w:val="00B37B36"/>
    <w:rsid w:val="00B4280F"/>
    <w:rsid w:val="00B615AF"/>
    <w:rsid w:val="00B6492D"/>
    <w:rsid w:val="00B66BB3"/>
    <w:rsid w:val="00BA14D6"/>
    <w:rsid w:val="00BA4ED6"/>
    <w:rsid w:val="00BC6490"/>
    <w:rsid w:val="00C12639"/>
    <w:rsid w:val="00C13F89"/>
    <w:rsid w:val="00C31BA6"/>
    <w:rsid w:val="00C63023"/>
    <w:rsid w:val="00C675D2"/>
    <w:rsid w:val="00C75276"/>
    <w:rsid w:val="00C873C4"/>
    <w:rsid w:val="00C87FB0"/>
    <w:rsid w:val="00C9254A"/>
    <w:rsid w:val="00CA1DCC"/>
    <w:rsid w:val="00CC1610"/>
    <w:rsid w:val="00CE245B"/>
    <w:rsid w:val="00D1468B"/>
    <w:rsid w:val="00D15FE3"/>
    <w:rsid w:val="00D16010"/>
    <w:rsid w:val="00D42F28"/>
    <w:rsid w:val="00D7395C"/>
    <w:rsid w:val="00DE7CE1"/>
    <w:rsid w:val="00DF1F3F"/>
    <w:rsid w:val="00DF54D2"/>
    <w:rsid w:val="00E039C3"/>
    <w:rsid w:val="00E11EA7"/>
    <w:rsid w:val="00E21A8F"/>
    <w:rsid w:val="00E30F56"/>
    <w:rsid w:val="00E849AB"/>
    <w:rsid w:val="00E8727E"/>
    <w:rsid w:val="00EA5C8D"/>
    <w:rsid w:val="00EC7777"/>
    <w:rsid w:val="00ED6CDF"/>
    <w:rsid w:val="00EE334B"/>
    <w:rsid w:val="00EE6C7D"/>
    <w:rsid w:val="00EE7146"/>
    <w:rsid w:val="00EF5C4C"/>
    <w:rsid w:val="00F146FD"/>
    <w:rsid w:val="00F1735F"/>
    <w:rsid w:val="00F57925"/>
    <w:rsid w:val="00F77003"/>
    <w:rsid w:val="00FA2893"/>
    <w:rsid w:val="00FA6090"/>
    <w:rsid w:val="00FD3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05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873C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8B7C7B"/>
  </w:style>
  <w:style w:type="paragraph" w:styleId="NormalWeb">
    <w:name w:val="Normal (Web)"/>
    <w:basedOn w:val="Normal"/>
    <w:uiPriority w:val="99"/>
    <w:rsid w:val="00E11EA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CA1DC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A1D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A1DC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A1DC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849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849A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755D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55D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55D6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55D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755D63"/>
    <w:rPr>
      <w:b/>
      <w:bCs/>
    </w:rPr>
  </w:style>
  <w:style w:type="paragraph" w:styleId="ListParagraph">
    <w:name w:val="List Paragraph"/>
    <w:basedOn w:val="Normal"/>
    <w:uiPriority w:val="99"/>
    <w:qFormat/>
    <w:rsid w:val="008C4027"/>
    <w:pPr>
      <w:ind w:left="720"/>
    </w:pPr>
  </w:style>
  <w:style w:type="paragraph" w:styleId="NoSpacing">
    <w:name w:val="No Spacing"/>
    <w:link w:val="NoSpacingChar"/>
    <w:uiPriority w:val="99"/>
    <w:qFormat/>
    <w:rsid w:val="008C4027"/>
    <w:rPr>
      <w:rFonts w:ascii="Calibri" w:hAnsi="Calibri" w:cs="Calibri"/>
    </w:rPr>
  </w:style>
  <w:style w:type="character" w:customStyle="1" w:styleId="NoSpacingChar">
    <w:name w:val="No Spacing Char"/>
    <w:link w:val="NoSpacing"/>
    <w:uiPriority w:val="99"/>
    <w:locked/>
    <w:rsid w:val="008C4027"/>
    <w:rPr>
      <w:rFonts w:ascii="Calibri" w:hAnsi="Calibri" w:cs="Calibri"/>
      <w:sz w:val="22"/>
      <w:szCs w:val="22"/>
    </w:rPr>
  </w:style>
  <w:style w:type="paragraph" w:customStyle="1" w:styleId="1">
    <w:name w:val="Абзац списка1"/>
    <w:basedOn w:val="Normal"/>
    <w:uiPriority w:val="99"/>
    <w:rsid w:val="008C402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40</Pages>
  <Words>6444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краеведческого кружка "По малой родине моей"</dc:title>
  <dc:subject/>
  <dc:creator>Ангелина</dc:creator>
  <cp:keywords/>
  <dc:description/>
  <cp:lastModifiedBy>Customer</cp:lastModifiedBy>
  <cp:revision>12</cp:revision>
  <cp:lastPrinted>2017-09-18T19:23:00Z</cp:lastPrinted>
  <dcterms:created xsi:type="dcterms:W3CDTF">2023-08-24T09:31:00Z</dcterms:created>
  <dcterms:modified xsi:type="dcterms:W3CDTF">2024-10-15T05:28:00Z</dcterms:modified>
</cp:coreProperties>
</file>